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78FEDE" w14:textId="752ABFD0" w:rsidR="00A469B8" w:rsidRPr="00CE0424" w:rsidRDefault="00A469B8" w:rsidP="00A469B8">
      <w:pPr>
        <w:pStyle w:val="3GPPHeader"/>
        <w:spacing w:after="60"/>
        <w:rPr>
          <w:sz w:val="32"/>
          <w:szCs w:val="32"/>
          <w:highlight w:val="yellow"/>
        </w:rPr>
      </w:pPr>
      <w:r w:rsidRPr="00C619D8">
        <w:t xml:space="preserve">3GPP TSG-RAN WG2 </w:t>
      </w:r>
      <w:r w:rsidR="002D24DB">
        <w:t>NR AH#2</w:t>
      </w:r>
      <w:r w:rsidRPr="00CE0424">
        <w:tab/>
      </w:r>
      <w:r w:rsidRPr="00C619D8">
        <w:rPr>
          <w:sz w:val="32"/>
          <w:szCs w:val="32"/>
        </w:rPr>
        <w:t>Tdoc R2-</w:t>
      </w:r>
      <w:r w:rsidR="006D7051" w:rsidRPr="006D7051">
        <w:t xml:space="preserve"> </w:t>
      </w:r>
      <w:r w:rsidR="006D7051" w:rsidRPr="006D7051">
        <w:rPr>
          <w:sz w:val="32"/>
          <w:szCs w:val="32"/>
        </w:rPr>
        <w:t>1706630</w:t>
      </w:r>
    </w:p>
    <w:p w14:paraId="69D63308" w14:textId="77777777" w:rsidR="00A469B8" w:rsidRPr="00CE0424" w:rsidRDefault="00A469B8" w:rsidP="00A469B8">
      <w:pPr>
        <w:pStyle w:val="3GPPHeader"/>
      </w:pPr>
      <w:r>
        <w:t>Qingdao, P.R. of China, 27</w:t>
      </w:r>
      <w:r w:rsidRPr="00C544E1">
        <w:rPr>
          <w:vertAlign w:val="superscript"/>
        </w:rPr>
        <w:t>th</w:t>
      </w:r>
      <w:r>
        <w:t xml:space="preserve"> – 29</w:t>
      </w:r>
      <w:r w:rsidRPr="00AE3743">
        <w:rPr>
          <w:vertAlign w:val="superscript"/>
        </w:rPr>
        <w:t>th</w:t>
      </w:r>
      <w:r>
        <w:t xml:space="preserve"> June 2017</w:t>
      </w:r>
    </w:p>
    <w:p w14:paraId="5970B670" w14:textId="77777777" w:rsidR="00A469B8" w:rsidRDefault="00A469B8" w:rsidP="00A469B8">
      <w:pPr>
        <w:pStyle w:val="3GPPHeader"/>
      </w:pPr>
    </w:p>
    <w:p w14:paraId="5413BC2E" w14:textId="77777777" w:rsidR="00A469B8" w:rsidRPr="00956F13" w:rsidRDefault="00A469B8" w:rsidP="00A469B8">
      <w:pPr>
        <w:pStyle w:val="3GPPHeader"/>
        <w:rPr>
          <w:sz w:val="22"/>
          <w:szCs w:val="22"/>
          <w:lang w:val="en-US"/>
        </w:rPr>
      </w:pPr>
      <w:r w:rsidRPr="00956F13">
        <w:rPr>
          <w:sz w:val="22"/>
          <w:szCs w:val="22"/>
          <w:lang w:val="en-US"/>
        </w:rPr>
        <w:t>Agenda Item:</w:t>
      </w:r>
      <w:r w:rsidRPr="00956F13">
        <w:rPr>
          <w:sz w:val="22"/>
          <w:szCs w:val="22"/>
          <w:lang w:val="en-US"/>
        </w:rPr>
        <w:tab/>
      </w:r>
      <w:r w:rsidRPr="00C619D8">
        <w:rPr>
          <w:sz w:val="22"/>
          <w:szCs w:val="22"/>
          <w:lang w:val="en-US"/>
        </w:rPr>
        <w:t>10.2.2.3</w:t>
      </w:r>
      <w:bookmarkStart w:id="0" w:name="_GoBack"/>
      <w:bookmarkEnd w:id="0"/>
    </w:p>
    <w:p w14:paraId="14271438" w14:textId="77777777" w:rsidR="00A469B8" w:rsidRPr="008C7695" w:rsidRDefault="00A469B8" w:rsidP="00A469B8">
      <w:pPr>
        <w:pStyle w:val="3GPPHeader"/>
        <w:rPr>
          <w:sz w:val="22"/>
          <w:szCs w:val="22"/>
        </w:rPr>
      </w:pPr>
      <w:r w:rsidRPr="008C7695">
        <w:rPr>
          <w:sz w:val="22"/>
          <w:szCs w:val="22"/>
        </w:rPr>
        <w:t>Source:</w:t>
      </w:r>
      <w:r w:rsidRPr="008C7695">
        <w:rPr>
          <w:sz w:val="22"/>
          <w:szCs w:val="22"/>
        </w:rPr>
        <w:tab/>
        <w:t>Ericsson</w:t>
      </w:r>
    </w:p>
    <w:p w14:paraId="3A3F6436" w14:textId="77B58FD2" w:rsidR="00A469B8" w:rsidRPr="008B06C8" w:rsidRDefault="00A469B8" w:rsidP="00A469B8">
      <w:pPr>
        <w:pStyle w:val="3GPPHeader"/>
        <w:rPr>
          <w:sz w:val="22"/>
          <w:szCs w:val="22"/>
        </w:rPr>
      </w:pPr>
      <w:r>
        <w:rPr>
          <w:sz w:val="22"/>
          <w:szCs w:val="22"/>
        </w:rPr>
        <w:t>Title:</w:t>
      </w:r>
      <w:r w:rsidRPr="00CE0424">
        <w:rPr>
          <w:sz w:val="22"/>
          <w:szCs w:val="22"/>
        </w:rPr>
        <w:tab/>
      </w:r>
      <w:r w:rsidRPr="008B06C8">
        <w:rPr>
          <w:sz w:val="22"/>
          <w:szCs w:val="22"/>
        </w:rPr>
        <w:t xml:space="preserve">Split SRB: Remaining issues </w:t>
      </w:r>
      <w:r w:rsidRPr="008B06C8">
        <w:rPr>
          <w:sz w:val="22"/>
          <w:szCs w:val="22"/>
          <w:lang w:val="en-US"/>
        </w:rPr>
        <w:t xml:space="preserve">of initial </w:t>
      </w:r>
      <w:r w:rsidR="0043330D">
        <w:rPr>
          <w:sz w:val="22"/>
          <w:szCs w:val="22"/>
          <w:lang w:val="en-US"/>
        </w:rPr>
        <w:t>state</w:t>
      </w:r>
      <w:r w:rsidRPr="008B06C8">
        <w:rPr>
          <w:sz w:val="22"/>
          <w:szCs w:val="22"/>
          <w:lang w:val="en-US"/>
        </w:rPr>
        <w:t>, path selection and duplication</w:t>
      </w:r>
    </w:p>
    <w:p w14:paraId="2CF44A7A" w14:textId="77777777" w:rsidR="00A469B8" w:rsidRPr="00CE0424" w:rsidRDefault="00A469B8" w:rsidP="00A469B8">
      <w:pPr>
        <w:pStyle w:val="3GPPHeader"/>
        <w:rPr>
          <w:sz w:val="22"/>
          <w:szCs w:val="22"/>
        </w:rPr>
      </w:pPr>
      <w:r w:rsidRPr="00CE0424">
        <w:rPr>
          <w:sz w:val="22"/>
          <w:szCs w:val="22"/>
        </w:rPr>
        <w:t>Document for:</w:t>
      </w:r>
      <w:r w:rsidRPr="00CE0424">
        <w:rPr>
          <w:sz w:val="22"/>
          <w:szCs w:val="22"/>
        </w:rPr>
        <w:tab/>
      </w:r>
      <w:r w:rsidRPr="004551FB">
        <w:rPr>
          <w:sz w:val="22"/>
          <w:szCs w:val="22"/>
        </w:rPr>
        <w:t>Discussion, Decision</w:t>
      </w:r>
    </w:p>
    <w:p w14:paraId="32DA0283" w14:textId="77777777" w:rsidR="00A469B8" w:rsidRPr="00E36D7F" w:rsidRDefault="00A469B8" w:rsidP="00A469B8">
      <w:pPr>
        <w:pStyle w:val="Doc-text2"/>
        <w:ind w:left="0" w:firstLine="0"/>
      </w:pPr>
      <w:bookmarkStart w:id="1" w:name="_Ref178064866"/>
      <w:r>
        <w:rPr>
          <w:lang w:val="en-GB"/>
        </w:rPr>
        <w:t xml:space="preserve">In </w:t>
      </w:r>
      <w:r w:rsidRPr="00E36D7F">
        <w:rPr>
          <w:lang w:val="en-GB"/>
        </w:rPr>
        <w:t xml:space="preserve">RAN2 </w:t>
      </w:r>
      <w:r>
        <w:rPr>
          <w:lang w:val="en-GB"/>
        </w:rPr>
        <w:t>#97bis</w:t>
      </w:r>
      <w:r w:rsidRPr="00E36D7F">
        <w:rPr>
          <w:lang w:val="en-GB"/>
        </w:rPr>
        <w:t xml:space="preserve">, </w:t>
      </w:r>
      <w:r w:rsidRPr="00E36D7F">
        <w:t>the following agreements were made regarding Split SRB:</w:t>
      </w:r>
    </w:p>
    <w:p w14:paraId="709F2D69" w14:textId="77777777" w:rsidR="00A469B8" w:rsidRPr="00E36D7F" w:rsidRDefault="00A469B8" w:rsidP="00A469B8">
      <w:pPr>
        <w:pStyle w:val="Doc-text2"/>
        <w:ind w:left="0" w:firstLine="0"/>
      </w:pPr>
      <w:r w:rsidRPr="00E36D7F">
        <w:t xml:space="preserve"> </w:t>
      </w:r>
    </w:p>
    <w:p w14:paraId="259DFC79" w14:textId="77777777" w:rsidR="00A469B8" w:rsidRPr="00E36D7F" w:rsidRDefault="00A469B8" w:rsidP="00A469B8">
      <w:pPr>
        <w:pStyle w:val="Doc-text2"/>
        <w:pBdr>
          <w:top w:val="single" w:sz="4" w:space="1" w:color="auto"/>
          <w:left w:val="single" w:sz="4" w:space="0" w:color="auto"/>
          <w:bottom w:val="single" w:sz="4" w:space="1" w:color="auto"/>
          <w:right w:val="single" w:sz="4" w:space="4" w:color="auto"/>
        </w:pBdr>
        <w:ind w:left="142" w:firstLine="0"/>
      </w:pPr>
      <w:r w:rsidRPr="00E36D7F">
        <w:t>Agreements</w:t>
      </w:r>
    </w:p>
    <w:p w14:paraId="38EB7404" w14:textId="77777777" w:rsidR="00A469B8" w:rsidRPr="00E36D7F" w:rsidRDefault="00A469B8" w:rsidP="00A469B8">
      <w:pPr>
        <w:pStyle w:val="Doc-text2"/>
        <w:pBdr>
          <w:top w:val="single" w:sz="4" w:space="1" w:color="auto"/>
          <w:left w:val="single" w:sz="4" w:space="0" w:color="auto"/>
          <w:bottom w:val="single" w:sz="4" w:space="1" w:color="auto"/>
          <w:right w:val="single" w:sz="4" w:space="4" w:color="auto"/>
        </w:pBdr>
        <w:ind w:left="142" w:firstLine="0"/>
      </w:pPr>
      <w:r w:rsidRPr="00E36D7F">
        <w:t>1: Split SRB is supported for both SRB1 and SRB2. (Split SRB is not supported for SRB0)</w:t>
      </w:r>
    </w:p>
    <w:p w14:paraId="3BCE90EC" w14:textId="77777777" w:rsidR="00A469B8" w:rsidRPr="00E36D7F" w:rsidRDefault="00A469B8" w:rsidP="00A469B8">
      <w:pPr>
        <w:pStyle w:val="Doc-text2"/>
        <w:pBdr>
          <w:top w:val="single" w:sz="4" w:space="1" w:color="auto"/>
          <w:left w:val="single" w:sz="4" w:space="0" w:color="auto"/>
          <w:bottom w:val="single" w:sz="4" w:space="1" w:color="auto"/>
          <w:right w:val="single" w:sz="4" w:space="4" w:color="auto"/>
        </w:pBdr>
        <w:ind w:left="142" w:firstLine="0"/>
      </w:pPr>
      <w:r w:rsidRPr="00E36D7F">
        <w:t>2: Split SRB should be decided and configured by MN in SeNB addition and/or Modification procedure, with SN configuration part provided by SN. (RAN3 can discuss whether there are cases where the SN may need to reject the split SRB configuration)</w:t>
      </w:r>
    </w:p>
    <w:p w14:paraId="7E9A94E8" w14:textId="77777777" w:rsidR="00A469B8" w:rsidRPr="00E36D7F" w:rsidRDefault="00A469B8" w:rsidP="00A469B8">
      <w:pPr>
        <w:pStyle w:val="Doc-text2"/>
        <w:pBdr>
          <w:top w:val="single" w:sz="4" w:space="1" w:color="auto"/>
          <w:left w:val="single" w:sz="4" w:space="0" w:color="auto"/>
          <w:bottom w:val="single" w:sz="4" w:space="1" w:color="auto"/>
          <w:right w:val="single" w:sz="4" w:space="4" w:color="auto"/>
        </w:pBdr>
        <w:tabs>
          <w:tab w:val="clear" w:pos="1622"/>
        </w:tabs>
        <w:ind w:left="142" w:firstLine="0"/>
      </w:pPr>
      <w:r w:rsidRPr="00E36D7F">
        <w:t>3:</w:t>
      </w:r>
      <w:r w:rsidRPr="00E36D7F">
        <w:tab/>
        <w:t>For MCG split SRB, in downlink, selection of transmission path depends on network implementation.</w:t>
      </w:r>
    </w:p>
    <w:p w14:paraId="0B4F8D0F" w14:textId="77777777" w:rsidR="00A469B8" w:rsidRPr="00E36D7F" w:rsidRDefault="00A469B8" w:rsidP="00A469B8">
      <w:pPr>
        <w:pStyle w:val="BodyText"/>
        <w:keepLines/>
        <w:tabs>
          <w:tab w:val="left" w:pos="2552"/>
          <w:tab w:val="left" w:pos="3856"/>
          <w:tab w:val="left" w:pos="5216"/>
          <w:tab w:val="left" w:pos="6464"/>
          <w:tab w:val="left" w:pos="7768"/>
          <w:tab w:val="left" w:pos="9072"/>
          <w:tab w:val="left" w:pos="9639"/>
        </w:tabs>
        <w:spacing w:before="240"/>
      </w:pPr>
      <w:r w:rsidRPr="00E36D7F">
        <w:t xml:space="preserve">Furthermore, based on the offline discussion, the following </w:t>
      </w:r>
      <w:r>
        <w:t xml:space="preserve">was </w:t>
      </w:r>
      <w:r w:rsidRPr="00E36D7F">
        <w:t>proposed:</w:t>
      </w:r>
    </w:p>
    <w:p w14:paraId="05E326D5" w14:textId="77777777" w:rsidR="00A469B8" w:rsidRPr="00E36D7F" w:rsidRDefault="00A469B8" w:rsidP="00A469B8">
      <w:pPr>
        <w:pStyle w:val="Doc-text2"/>
        <w:pBdr>
          <w:top w:val="single" w:sz="4" w:space="1" w:color="auto"/>
          <w:left w:val="single" w:sz="4" w:space="0" w:color="auto"/>
          <w:bottom w:val="single" w:sz="4" w:space="1" w:color="auto"/>
          <w:right w:val="single" w:sz="4" w:space="4" w:color="auto"/>
        </w:pBdr>
        <w:tabs>
          <w:tab w:val="clear" w:pos="1622"/>
        </w:tabs>
        <w:ind w:left="142" w:firstLine="0"/>
        <w:rPr>
          <w:lang w:val="en-GB"/>
        </w:rPr>
      </w:pPr>
      <w:r w:rsidRPr="00E36D7F">
        <w:rPr>
          <w:lang w:val="en-GB"/>
        </w:rPr>
        <w:t xml:space="preserve">Proposal 2: For split SRB, the uplink mapping of PDCP PDUs onto MCG and/or SCG can be either </w:t>
      </w:r>
    </w:p>
    <w:p w14:paraId="76557D90" w14:textId="77777777" w:rsidR="00A469B8" w:rsidRPr="00E36D7F" w:rsidRDefault="00A469B8" w:rsidP="00A469B8">
      <w:pPr>
        <w:pStyle w:val="Doc-text2"/>
        <w:pBdr>
          <w:top w:val="single" w:sz="4" w:space="1" w:color="auto"/>
          <w:left w:val="single" w:sz="4" w:space="0" w:color="auto"/>
          <w:bottom w:val="single" w:sz="4" w:space="1" w:color="auto"/>
          <w:right w:val="single" w:sz="4" w:space="4" w:color="auto"/>
        </w:pBdr>
        <w:tabs>
          <w:tab w:val="clear" w:pos="1622"/>
        </w:tabs>
        <w:ind w:left="142" w:firstLine="0"/>
        <w:rPr>
          <w:lang w:val="en-GB"/>
        </w:rPr>
      </w:pPr>
      <w:r w:rsidRPr="00E36D7F">
        <w:rPr>
          <w:lang w:val="en-GB"/>
        </w:rPr>
        <w:t>a.</w:t>
      </w:r>
      <w:r w:rsidRPr="00E36D7F">
        <w:rPr>
          <w:lang w:val="en-GB"/>
        </w:rPr>
        <w:tab/>
        <w:t>static, i.e. always mapped to both MCG and SCG</w:t>
      </w:r>
    </w:p>
    <w:p w14:paraId="48BEE264" w14:textId="77777777" w:rsidR="00A469B8" w:rsidRPr="00E36D7F" w:rsidRDefault="00A469B8" w:rsidP="00A469B8">
      <w:pPr>
        <w:pStyle w:val="Doc-text2"/>
        <w:pBdr>
          <w:top w:val="single" w:sz="4" w:space="1" w:color="auto"/>
          <w:left w:val="single" w:sz="4" w:space="0" w:color="auto"/>
          <w:bottom w:val="single" w:sz="4" w:space="1" w:color="auto"/>
          <w:right w:val="single" w:sz="4" w:space="4" w:color="auto"/>
        </w:pBdr>
        <w:tabs>
          <w:tab w:val="clear" w:pos="1622"/>
        </w:tabs>
        <w:ind w:left="142" w:firstLine="0"/>
        <w:rPr>
          <w:lang w:val="en-GB"/>
        </w:rPr>
      </w:pPr>
      <w:r w:rsidRPr="00E36D7F">
        <w:rPr>
          <w:lang w:val="en-GB"/>
        </w:rPr>
        <w:t>b.</w:t>
      </w:r>
      <w:r w:rsidRPr="00E36D7F">
        <w:rPr>
          <w:lang w:val="en-GB"/>
        </w:rPr>
        <w:tab/>
        <w:t>semi-dynamic, i.e. controlled by RRC</w:t>
      </w:r>
    </w:p>
    <w:p w14:paraId="5DFFF184" w14:textId="77777777" w:rsidR="00A469B8" w:rsidRPr="00E36D7F" w:rsidRDefault="00A469B8" w:rsidP="00A469B8">
      <w:pPr>
        <w:pStyle w:val="Doc-text2"/>
        <w:pBdr>
          <w:top w:val="single" w:sz="4" w:space="1" w:color="auto"/>
          <w:left w:val="single" w:sz="4" w:space="0" w:color="auto"/>
          <w:bottom w:val="single" w:sz="4" w:space="1" w:color="auto"/>
          <w:right w:val="single" w:sz="4" w:space="4" w:color="auto"/>
        </w:pBdr>
        <w:tabs>
          <w:tab w:val="clear" w:pos="1622"/>
        </w:tabs>
        <w:ind w:left="142" w:firstLine="0"/>
        <w:rPr>
          <w:lang w:val="en-GB"/>
        </w:rPr>
      </w:pPr>
      <w:r w:rsidRPr="00E36D7F">
        <w:rPr>
          <w:lang w:val="en-GB"/>
        </w:rPr>
        <w:t>c.</w:t>
      </w:r>
      <w:r w:rsidRPr="00E36D7F">
        <w:rPr>
          <w:lang w:val="en-GB"/>
        </w:rPr>
        <w:tab/>
        <w:t>dynamic, e.g. controlled by network configured measurements or inband PDCP command</w:t>
      </w:r>
    </w:p>
    <w:p w14:paraId="3EE130F7" w14:textId="77777777" w:rsidR="00A469B8" w:rsidRDefault="00A469B8" w:rsidP="00A469B8">
      <w:pPr>
        <w:pStyle w:val="BodyText"/>
        <w:keepLines/>
        <w:tabs>
          <w:tab w:val="left" w:pos="2552"/>
          <w:tab w:val="left" w:pos="3856"/>
          <w:tab w:val="left" w:pos="5216"/>
          <w:tab w:val="left" w:pos="6464"/>
          <w:tab w:val="left" w:pos="7768"/>
          <w:tab w:val="left" w:pos="9072"/>
          <w:tab w:val="left" w:pos="9639"/>
        </w:tabs>
        <w:spacing w:before="240"/>
        <w:rPr>
          <w:lang w:val="en-US"/>
        </w:rPr>
      </w:pPr>
      <w:r>
        <w:t>In RAN2 #98, the following agreements were made regarding packet duplication, mostly in the context of UP</w:t>
      </w:r>
    </w:p>
    <w:p w14:paraId="60204FAA" w14:textId="77777777" w:rsidR="00A469B8" w:rsidRPr="0021332C" w:rsidRDefault="00A469B8" w:rsidP="00A469B8">
      <w:pPr>
        <w:pStyle w:val="Doc-text2"/>
        <w:rPr>
          <w:lang w:val="en-US"/>
        </w:rPr>
      </w:pPr>
    </w:p>
    <w:p w14:paraId="529D2817" w14:textId="77777777" w:rsidR="00A469B8" w:rsidRDefault="00A469B8" w:rsidP="00A469B8">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21332C">
        <w:t>Agreements</w:t>
      </w:r>
      <w:r w:rsidRPr="0021332C">
        <w:rPr>
          <w:lang w:val="en-US"/>
        </w:rPr>
        <w:t>:</w:t>
      </w:r>
    </w:p>
    <w:p w14:paraId="7217D371" w14:textId="77777777" w:rsidR="00A469B8" w:rsidRPr="0021332C" w:rsidRDefault="00A469B8" w:rsidP="00A469B8">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7179522" w14:textId="77777777" w:rsidR="00A469B8" w:rsidRDefault="00A469B8" w:rsidP="00A469B8">
      <w:pPr>
        <w:pStyle w:val="Doc-text2"/>
        <w:pBdr>
          <w:top w:val="single" w:sz="4" w:space="1" w:color="auto"/>
          <w:left w:val="single" w:sz="4" w:space="4" w:color="auto"/>
          <w:bottom w:val="single" w:sz="4" w:space="1" w:color="auto"/>
          <w:right w:val="single" w:sz="4" w:space="4" w:color="auto"/>
        </w:pBdr>
        <w:tabs>
          <w:tab w:val="clear" w:pos="1622"/>
        </w:tabs>
        <w:ind w:left="142" w:firstLine="0"/>
      </w:pPr>
      <w:r>
        <w:t>1: UL PDCP duplication is configurable per DRB and, for NR-NR DC case, per SRB.</w:t>
      </w:r>
    </w:p>
    <w:p w14:paraId="7EC0EF39" w14:textId="77777777" w:rsidR="00A469B8" w:rsidRDefault="00A469B8" w:rsidP="00A469B8">
      <w:pPr>
        <w:pStyle w:val="Doc-text2"/>
        <w:pBdr>
          <w:top w:val="single" w:sz="4" w:space="1" w:color="auto"/>
          <w:left w:val="single" w:sz="4" w:space="4" w:color="auto"/>
          <w:bottom w:val="single" w:sz="4" w:space="1" w:color="auto"/>
          <w:right w:val="single" w:sz="4" w:space="4" w:color="auto"/>
        </w:pBdr>
        <w:tabs>
          <w:tab w:val="clear" w:pos="1622"/>
        </w:tabs>
        <w:ind w:left="142" w:firstLine="0"/>
      </w:pPr>
    </w:p>
    <w:p w14:paraId="4AA64E8C" w14:textId="77777777" w:rsidR="00A469B8" w:rsidRDefault="00A469B8" w:rsidP="00A469B8">
      <w:pPr>
        <w:pStyle w:val="Doc-text2"/>
        <w:pBdr>
          <w:top w:val="single" w:sz="4" w:space="1" w:color="auto"/>
          <w:left w:val="single" w:sz="4" w:space="4" w:color="auto"/>
          <w:bottom w:val="single" w:sz="4" w:space="1" w:color="auto"/>
          <w:right w:val="single" w:sz="4" w:space="4" w:color="auto"/>
        </w:pBdr>
        <w:tabs>
          <w:tab w:val="clear" w:pos="1622"/>
        </w:tabs>
        <w:ind w:left="142" w:firstLine="0"/>
      </w:pPr>
      <w:r w:rsidRPr="00E106AF">
        <w:rPr>
          <w:highlight w:val="yellow"/>
        </w:rPr>
        <w:t>FFS whether the initial state of the UL PDCP duplication (duplication active or not active and if not active which leg is used) is a default or whether the initial state can be signalled by RRC</w:t>
      </w:r>
    </w:p>
    <w:p w14:paraId="69203FFA" w14:textId="77777777" w:rsidR="00A469B8" w:rsidRDefault="00A469B8" w:rsidP="00A469B8">
      <w:pPr>
        <w:pStyle w:val="Doc-text2"/>
        <w:pBdr>
          <w:top w:val="single" w:sz="4" w:space="1" w:color="auto"/>
          <w:left w:val="single" w:sz="4" w:space="4" w:color="auto"/>
          <w:bottom w:val="single" w:sz="4" w:space="1" w:color="auto"/>
          <w:right w:val="single" w:sz="4" w:space="4" w:color="auto"/>
        </w:pBdr>
        <w:tabs>
          <w:tab w:val="clear" w:pos="1622"/>
        </w:tabs>
        <w:ind w:left="142" w:firstLine="0"/>
      </w:pPr>
    </w:p>
    <w:p w14:paraId="154341F9" w14:textId="77777777" w:rsidR="00A469B8" w:rsidRDefault="00A469B8" w:rsidP="00A469B8">
      <w:pPr>
        <w:pStyle w:val="Doc-text2"/>
        <w:pBdr>
          <w:top w:val="single" w:sz="4" w:space="1" w:color="auto"/>
          <w:left w:val="single" w:sz="4" w:space="4" w:color="auto"/>
          <w:bottom w:val="single" w:sz="4" w:space="1" w:color="auto"/>
          <w:right w:val="single" w:sz="4" w:space="4" w:color="auto"/>
        </w:pBdr>
        <w:tabs>
          <w:tab w:val="clear" w:pos="1622"/>
        </w:tabs>
        <w:ind w:left="142" w:firstLine="0"/>
      </w:pPr>
      <w:r>
        <w:t>2</w:t>
      </w:r>
      <w:r>
        <w:tab/>
        <w:t>RAN2 will attempt to define at least one mechanism to start/stop PDCP duplication more quickly and with less signalling overhead compared to RRC reconfiguration.</w:t>
      </w:r>
    </w:p>
    <w:p w14:paraId="5046B35D" w14:textId="77777777" w:rsidR="00A469B8" w:rsidRDefault="00A469B8" w:rsidP="00A469B8">
      <w:pPr>
        <w:pStyle w:val="Doc-text2"/>
        <w:pBdr>
          <w:top w:val="single" w:sz="4" w:space="1" w:color="auto"/>
          <w:left w:val="single" w:sz="4" w:space="4" w:color="auto"/>
          <w:bottom w:val="single" w:sz="4" w:space="1" w:color="auto"/>
          <w:right w:val="single" w:sz="4" w:space="4" w:color="auto"/>
        </w:pBdr>
        <w:tabs>
          <w:tab w:val="clear" w:pos="1622"/>
        </w:tabs>
        <w:ind w:left="142" w:firstLine="0"/>
      </w:pPr>
    </w:p>
    <w:p w14:paraId="435BE2AF" w14:textId="77777777" w:rsidR="00A469B8" w:rsidRDefault="00A469B8" w:rsidP="00A469B8">
      <w:pPr>
        <w:pStyle w:val="Doc-text2"/>
        <w:numPr>
          <w:ilvl w:val="0"/>
          <w:numId w:val="26"/>
        </w:numPr>
        <w:pBdr>
          <w:top w:val="single" w:sz="4" w:space="1" w:color="auto"/>
          <w:left w:val="single" w:sz="4" w:space="4" w:color="auto"/>
          <w:bottom w:val="single" w:sz="4" w:space="1" w:color="auto"/>
          <w:right w:val="single" w:sz="4" w:space="4" w:color="auto"/>
        </w:pBdr>
        <w:tabs>
          <w:tab w:val="clear" w:pos="1622"/>
        </w:tabs>
        <w:ind w:left="142" w:firstLine="0"/>
      </w:pPr>
      <w:r w:rsidRPr="0021332C">
        <w:t>MAC CE approach will be used for control of UL duplication. Optimisations to reliability of the MAC CE will not be introduced for this mechanism. No optimisations or additional interactions between network nodes are introduced for this mechanism.</w:t>
      </w:r>
    </w:p>
    <w:p w14:paraId="37141CA1" w14:textId="77777777" w:rsidR="00A469B8" w:rsidRDefault="00A469B8" w:rsidP="00A469B8">
      <w:pPr>
        <w:pStyle w:val="BodyText"/>
        <w:keepLines/>
        <w:tabs>
          <w:tab w:val="left" w:pos="2552"/>
          <w:tab w:val="left" w:pos="3856"/>
          <w:tab w:val="left" w:pos="5216"/>
          <w:tab w:val="left" w:pos="6464"/>
          <w:tab w:val="left" w:pos="7768"/>
          <w:tab w:val="left" w:pos="9072"/>
          <w:tab w:val="left" w:pos="9639"/>
        </w:tabs>
        <w:spacing w:before="240"/>
        <w:rPr>
          <w:lang w:val="en-US"/>
        </w:rPr>
      </w:pPr>
      <w:r>
        <w:rPr>
          <w:lang w:val="en-US"/>
        </w:rPr>
        <w:t xml:space="preserve">In this contribution, we will address the remaining aspects of UL packet transmission for split SRB, covering the issues of initial configuration, path selection and duplication. </w:t>
      </w:r>
    </w:p>
    <w:p w14:paraId="199B2A27" w14:textId="77777777" w:rsidR="00A469B8" w:rsidRPr="00406BCB" w:rsidRDefault="00A469B8" w:rsidP="00A469B8">
      <w:pPr>
        <w:pStyle w:val="Heading1"/>
        <w:rPr>
          <w:lang w:val="en-US"/>
        </w:rPr>
      </w:pPr>
      <w:r w:rsidRPr="00406BCB">
        <w:rPr>
          <w:lang w:val="en-US"/>
        </w:rPr>
        <w:t>Discussion</w:t>
      </w:r>
      <w:bookmarkEnd w:id="1"/>
    </w:p>
    <w:p w14:paraId="70ACCF97" w14:textId="77777777" w:rsidR="00A469B8" w:rsidRDefault="00A469B8" w:rsidP="00A469B8">
      <w:pPr>
        <w:pStyle w:val="BodyText"/>
        <w:keepLines/>
        <w:tabs>
          <w:tab w:val="left" w:pos="2552"/>
          <w:tab w:val="left" w:pos="3856"/>
          <w:tab w:val="left" w:pos="5216"/>
          <w:tab w:val="left" w:pos="6464"/>
          <w:tab w:val="left" w:pos="7768"/>
          <w:tab w:val="left" w:pos="9072"/>
          <w:tab w:val="left" w:pos="9639"/>
        </w:tabs>
        <w:spacing w:before="240"/>
        <w:rPr>
          <w:rStyle w:val="IvDbodytextChar"/>
        </w:rPr>
      </w:pPr>
      <w:r>
        <w:rPr>
          <w:rStyle w:val="IvDbodytextChar"/>
        </w:rPr>
        <w:t xml:space="preserve">During the LTE Dual Connectivity (DC) study item phase, sending RRC messages via both MeNB and SeNB was studied. In these studies, it was shown that CP diversity could provide notable gains in case of multi-layer (inter-frequency) DC scenarios by </w:t>
      </w:r>
      <w:r>
        <w:t xml:space="preserve">enabling RRC signalling communication via the two diverse transmission paths as </w:t>
      </w:r>
      <w:r w:rsidRPr="00A17F8F">
        <w:t xml:space="preserve">illustrated in </w:t>
      </w:r>
      <w:r>
        <w:fldChar w:fldCharType="begin"/>
      </w:r>
      <w:r>
        <w:instrText xml:space="preserve"> REF _Ref436297125 \h  \* MERGEFORMAT </w:instrText>
      </w:r>
      <w:r>
        <w:fldChar w:fldCharType="separate"/>
      </w:r>
      <w:r w:rsidRPr="00AE2B9F">
        <w:t>Figure 1</w:t>
      </w:r>
      <w:r>
        <w:fldChar w:fldCharType="end"/>
      </w:r>
      <w:r>
        <w:t xml:space="preserve"> </w:t>
      </w:r>
      <w:r>
        <w:fldChar w:fldCharType="begin"/>
      </w:r>
      <w:r>
        <w:instrText xml:space="preserve"> REF _Ref480977752 \r \h </w:instrText>
      </w:r>
      <w:r>
        <w:fldChar w:fldCharType="separate"/>
      </w:r>
      <w:r>
        <w:t>[1]</w:t>
      </w:r>
      <w:r>
        <w:fldChar w:fldCharType="end"/>
      </w:r>
      <w:r>
        <w:rPr>
          <w:rStyle w:val="IvDbodytextChar"/>
        </w:rPr>
        <w:t xml:space="preserve">. However, due to lack of time, RRC diversity (Split SRB) was down prioritized and left out of the work item. </w:t>
      </w:r>
    </w:p>
    <w:p w14:paraId="30A4C141" w14:textId="77777777" w:rsidR="00A469B8" w:rsidRDefault="00A469B8" w:rsidP="00A469B8">
      <w:pPr>
        <w:pStyle w:val="Text"/>
        <w:keepNext/>
        <w:spacing w:after="120"/>
        <w:ind w:left="0"/>
        <w:jc w:val="center"/>
      </w:pPr>
      <w:r>
        <w:rPr>
          <w:noProof/>
        </w:rPr>
        <w:lastRenderedPageBreak/>
        <w:drawing>
          <wp:inline distT="0" distB="0" distL="0" distR="0" wp14:anchorId="7F7B7EAA" wp14:editId="3FB72DC1">
            <wp:extent cx="3076575" cy="113711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0871" cy="1138702"/>
                    </a:xfrm>
                    <a:prstGeom prst="rect">
                      <a:avLst/>
                    </a:prstGeom>
                    <a:noFill/>
                    <a:ln>
                      <a:noFill/>
                    </a:ln>
                  </pic:spPr>
                </pic:pic>
              </a:graphicData>
            </a:graphic>
          </wp:inline>
        </w:drawing>
      </w:r>
    </w:p>
    <w:p w14:paraId="3B969595" w14:textId="77777777" w:rsidR="00A469B8" w:rsidRDefault="00A469B8" w:rsidP="00A469B8">
      <w:pPr>
        <w:pStyle w:val="BodyText"/>
        <w:jc w:val="center"/>
        <w:rPr>
          <w:b/>
        </w:rPr>
      </w:pPr>
      <w:bookmarkStart w:id="2" w:name="_Ref436297125"/>
      <w:r w:rsidRPr="00A44747">
        <w:rPr>
          <w:b/>
        </w:rPr>
        <w:t xml:space="preserve">Figure </w:t>
      </w:r>
      <w:r w:rsidRPr="00A44747">
        <w:rPr>
          <w:b/>
        </w:rPr>
        <w:fldChar w:fldCharType="begin"/>
      </w:r>
      <w:r w:rsidRPr="00A44747">
        <w:rPr>
          <w:b/>
        </w:rPr>
        <w:instrText xml:space="preserve"> SEQ Figure \* ARABIC </w:instrText>
      </w:r>
      <w:r w:rsidRPr="00A44747">
        <w:rPr>
          <w:b/>
        </w:rPr>
        <w:fldChar w:fldCharType="separate"/>
      </w:r>
      <w:r>
        <w:rPr>
          <w:b/>
          <w:noProof/>
        </w:rPr>
        <w:t>1</w:t>
      </w:r>
      <w:r w:rsidRPr="00A44747">
        <w:rPr>
          <w:b/>
          <w:noProof/>
        </w:rPr>
        <w:fldChar w:fldCharType="end"/>
      </w:r>
      <w:bookmarkEnd w:id="2"/>
      <w:r w:rsidRPr="00A44747">
        <w:rPr>
          <w:b/>
        </w:rPr>
        <w:t xml:space="preserve">: </w:t>
      </w:r>
      <w:r>
        <w:rPr>
          <w:b/>
        </w:rPr>
        <w:t xml:space="preserve">High-level illustration of CP diversity </w:t>
      </w:r>
      <w:r w:rsidRPr="00D6475D">
        <w:rPr>
          <w:b/>
        </w:rPr>
        <w:t>enabling RRC signalling communication via the two diverse transmission paths</w:t>
      </w:r>
    </w:p>
    <w:p w14:paraId="1AF54D19" w14:textId="77777777" w:rsidR="00A469B8" w:rsidRDefault="00A469B8" w:rsidP="00A469B8">
      <w:pPr>
        <w:pStyle w:val="BodyText"/>
        <w:jc w:val="center"/>
        <w:rPr>
          <w:b/>
        </w:rPr>
      </w:pPr>
    </w:p>
    <w:p w14:paraId="4F9B7500" w14:textId="77777777" w:rsidR="00A469B8" w:rsidRDefault="00A469B8" w:rsidP="00A469B8">
      <w:r>
        <w:rPr>
          <w:rStyle w:val="IvDbodytextChar"/>
        </w:rPr>
        <w:t xml:space="preserve">In case of NR-NR dual connectivity, the use of PDCP duplication was agreed to improve mobility robustness in NR multi-connectivity scenarios. Next, it was agreed for the LTE-NR DC scenario where NR is the master as the UE could also get benefit from the added reliability in case of LTE-NR interworking. Later, </w:t>
      </w:r>
      <w:r>
        <w:t xml:space="preserve">it was agreed that Split SRB for EN-DC is also supported. </w:t>
      </w:r>
    </w:p>
    <w:p w14:paraId="19E44E54" w14:textId="77777777" w:rsidR="00A469B8" w:rsidRPr="00010E7A" w:rsidRDefault="00A469B8" w:rsidP="00A469B8">
      <w:pPr>
        <w:pStyle w:val="BodyText"/>
        <w:rPr>
          <w:rStyle w:val="IvDbodytextChar"/>
          <w:iCs/>
          <w:spacing w:val="0"/>
          <w:lang w:val="en-GB" w:eastAsia="zh-CN"/>
        </w:rPr>
      </w:pPr>
      <w:r>
        <w:t xml:space="preserve">The protocol model for the agreed Split SRB is shown in Figure 2 below. Based on the agreements, we assume that </w:t>
      </w:r>
      <w:r>
        <w:rPr>
          <w:rStyle w:val="IvDbodytextChar"/>
        </w:rPr>
        <w:t xml:space="preserve">Split SRB supports both path selection and PDCP duplication functions for EN-DC and dual connectivity scenarios where NR is master. </w:t>
      </w:r>
      <w:r>
        <w:rPr>
          <w:iCs/>
        </w:rPr>
        <w:t xml:space="preserve">For this protocol model and the assumption, </w:t>
      </w:r>
      <w:r w:rsidRPr="00E17826">
        <w:rPr>
          <w:iCs/>
        </w:rPr>
        <w:t xml:space="preserve">the transmitter should be configurable for three modes of transmission: using the first transmission leg, the second transmission leg, or both i.e. duplication. </w:t>
      </w:r>
      <w:r>
        <w:rPr>
          <w:iCs/>
        </w:rPr>
        <w:t xml:space="preserve">Thereby “leg” refers here to a cell group associated with a respective logical channel. </w:t>
      </w:r>
      <w:r>
        <w:rPr>
          <w:rStyle w:val="IvDbodytextChar"/>
        </w:rPr>
        <w:t>With path selection, we refer to Rel-13 kind of split bearer where the PDCP PDU is transmitted only in one “leg” at a time.</w:t>
      </w:r>
      <w:bookmarkStart w:id="3" w:name="_Toc478145641"/>
      <w:r>
        <w:rPr>
          <w:rStyle w:val="IvDbodytextChar"/>
        </w:rPr>
        <w:t xml:space="preserve"> </w:t>
      </w:r>
      <w:bookmarkEnd w:id="3"/>
    </w:p>
    <w:p w14:paraId="669DB15F" w14:textId="77777777" w:rsidR="00A469B8" w:rsidRPr="00406BCB" w:rsidRDefault="00A469B8" w:rsidP="00A469B8">
      <w:pPr>
        <w:pStyle w:val="BodyText"/>
        <w:spacing w:after="0"/>
        <w:jc w:val="center"/>
        <w:rPr>
          <w:lang w:val="en-US"/>
        </w:rPr>
      </w:pPr>
      <w:r w:rsidRPr="00183F84">
        <w:object w:dxaOrig="3864" w:dyaOrig="2268" w14:anchorId="5257E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39.25pt" o:ole="">
            <v:imagedata r:id="rId15" o:title=""/>
          </v:shape>
          <o:OLEObject Type="Embed" ProgID="Visio.Drawing.15" ShapeID="_x0000_i1025" DrawAspect="Content" ObjectID="_1559160774" r:id="rId16"/>
        </w:object>
      </w:r>
    </w:p>
    <w:p w14:paraId="4AAA86F1" w14:textId="77777777" w:rsidR="00A469B8" w:rsidRDefault="00A469B8" w:rsidP="00A469B8">
      <w:pPr>
        <w:pStyle w:val="Figure"/>
        <w:rPr>
          <w:b/>
          <w:lang w:val="en-US"/>
        </w:rPr>
      </w:pPr>
      <w:r w:rsidRPr="00F47965">
        <w:rPr>
          <w:b/>
          <w:lang w:val="en-US"/>
        </w:rPr>
        <w:t>Figure 2:</w:t>
      </w:r>
      <w:r>
        <w:rPr>
          <w:b/>
          <w:lang w:val="en-US"/>
        </w:rPr>
        <w:t xml:space="preserve"> Control plane</w:t>
      </w:r>
      <w:r w:rsidRPr="00F47965">
        <w:rPr>
          <w:b/>
          <w:lang w:val="en-US"/>
        </w:rPr>
        <w:t xml:space="preserve"> diversity realization by PDCP split</w:t>
      </w:r>
    </w:p>
    <w:p w14:paraId="0B07A7F1" w14:textId="77777777" w:rsidR="00A469B8" w:rsidRDefault="00A469B8" w:rsidP="00A469B8">
      <w:pPr>
        <w:rPr>
          <w:rStyle w:val="IvDbodytextChar"/>
        </w:rPr>
      </w:pPr>
      <w:r>
        <w:rPr>
          <w:rStyle w:val="IvDbodytextChar"/>
        </w:rPr>
        <w:t>According to the current agreements, SRB 1 and SRB 2 can be configured with SRB Split functions e.g., path selection / PDCP duplication, minimizing the number of SRB definitions. Since the robustness can only be achieved if both the downlink and uplink can provide a reliable way of handling CP messages, the Split SRB functions are agreed to be supported in both directions as well.</w:t>
      </w:r>
    </w:p>
    <w:p w14:paraId="3FC27A9A" w14:textId="50E93384" w:rsidR="00A469B8" w:rsidRDefault="00A469B8" w:rsidP="00A469B8">
      <w:pPr>
        <w:rPr>
          <w:lang w:val="en-US"/>
        </w:rPr>
      </w:pPr>
      <w:r>
        <w:rPr>
          <w:lang w:val="en-US"/>
        </w:rPr>
        <w:t>In the downlink, the duplication and path selection</w:t>
      </w:r>
      <w:r w:rsidRPr="00406BCB">
        <w:rPr>
          <w:lang w:val="en-US"/>
        </w:rPr>
        <w:t xml:space="preserve"> rules </w:t>
      </w:r>
      <w:r>
        <w:rPr>
          <w:lang w:val="en-US"/>
        </w:rPr>
        <w:t>were</w:t>
      </w:r>
      <w:r w:rsidRPr="00406BCB">
        <w:rPr>
          <w:lang w:val="en-US"/>
        </w:rPr>
        <w:t xml:space="preserve"> left to</w:t>
      </w:r>
      <w:r>
        <w:rPr>
          <w:lang w:val="en-US"/>
        </w:rPr>
        <w:t xml:space="preserve"> network</w:t>
      </w:r>
      <w:r w:rsidRPr="00406BCB">
        <w:rPr>
          <w:lang w:val="en-US"/>
        </w:rPr>
        <w:t xml:space="preserve"> implementation</w:t>
      </w:r>
      <w:r>
        <w:rPr>
          <w:lang w:val="en-US"/>
        </w:rPr>
        <w:t xml:space="preserve">. In this case, UE expects to receive the CP message in either or both legs and if received in both legs PDCP duplicate detection and discard is applied as further discussed in </w:t>
      </w:r>
      <w:r>
        <w:rPr>
          <w:lang w:val="en-US"/>
        </w:rPr>
        <w:fldChar w:fldCharType="begin"/>
      </w:r>
      <w:r>
        <w:rPr>
          <w:lang w:val="en-US"/>
        </w:rPr>
        <w:instrText xml:space="preserve"> REF _Ref481781474 \r \h </w:instrText>
      </w:r>
      <w:r>
        <w:rPr>
          <w:lang w:val="en-US"/>
        </w:rPr>
      </w:r>
      <w:r>
        <w:rPr>
          <w:lang w:val="en-US"/>
        </w:rPr>
        <w:fldChar w:fldCharType="separate"/>
      </w:r>
      <w:r>
        <w:rPr>
          <w:lang w:val="en-US"/>
        </w:rPr>
        <w:t>[2]</w:t>
      </w:r>
      <w:r>
        <w:rPr>
          <w:lang w:val="en-US"/>
        </w:rPr>
        <w:fldChar w:fldCharType="end"/>
      </w:r>
      <w:r>
        <w:rPr>
          <w:lang w:val="en-US"/>
        </w:rPr>
        <w:t xml:space="preserve">. </w:t>
      </w:r>
      <w:r w:rsidRPr="00132D39">
        <w:rPr>
          <w:lang w:val="en-US"/>
        </w:rPr>
        <w:t>Applying duplication to HO c</w:t>
      </w:r>
      <w:r>
        <w:rPr>
          <w:lang w:val="en-US"/>
        </w:rPr>
        <w:t xml:space="preserve">ommand is further discussed in </w:t>
      </w:r>
      <w:r>
        <w:rPr>
          <w:lang w:val="en-US"/>
        </w:rPr>
        <w:fldChar w:fldCharType="begin"/>
      </w:r>
      <w:r>
        <w:rPr>
          <w:lang w:val="en-US"/>
        </w:rPr>
        <w:instrText xml:space="preserve"> REF _Ref481781692 \r \h </w:instrText>
      </w:r>
      <w:r>
        <w:rPr>
          <w:lang w:val="en-US"/>
        </w:rPr>
      </w:r>
      <w:r>
        <w:rPr>
          <w:lang w:val="en-US"/>
        </w:rPr>
        <w:fldChar w:fldCharType="separate"/>
      </w:r>
      <w:r>
        <w:rPr>
          <w:lang w:val="en-US"/>
        </w:rPr>
        <w:t>[3]</w:t>
      </w:r>
      <w:r>
        <w:rPr>
          <w:lang w:val="en-US"/>
        </w:rPr>
        <w:fldChar w:fldCharType="end"/>
      </w:r>
      <w:r>
        <w:rPr>
          <w:lang w:val="en-US"/>
        </w:rPr>
        <w:t>. However, how the SRB Split is handled in uplink is still open.</w:t>
      </w:r>
    </w:p>
    <w:p w14:paraId="22E64CAD" w14:textId="77777777" w:rsidR="00A469B8" w:rsidRDefault="00A469B8" w:rsidP="00A469B8">
      <w:pPr>
        <w:pStyle w:val="BodyText"/>
      </w:pPr>
      <w:r w:rsidRPr="002D2DDD">
        <w:t xml:space="preserve">UL direction configuration and duplication </w:t>
      </w:r>
      <w:r>
        <w:t>functionalities are both considered for DRBs e.g. for URLLC kind of traffic, as well as for SRBs for control diversity. For simplicity, we should consider aligning the reconfiguration functionalities among them for the agreed reconfiguring mechanisms; and explore if additional reconfiguring mechanism is needed for Split SRB.</w:t>
      </w:r>
    </w:p>
    <w:p w14:paraId="54FA2BE2" w14:textId="5BE00CA6" w:rsidR="00A469B8" w:rsidRDefault="00A469B8" w:rsidP="00A469B8">
      <w:pPr>
        <w:pStyle w:val="BodyText"/>
        <w:rPr>
          <w:lang w:val="en-US"/>
        </w:rPr>
      </w:pPr>
      <w:r>
        <w:rPr>
          <w:lang w:val="en-US"/>
        </w:rPr>
        <w:t xml:space="preserve">Regarding the uplink configuration, </w:t>
      </w:r>
      <w:r w:rsidR="00B677B6">
        <w:rPr>
          <w:lang w:val="en-US"/>
        </w:rPr>
        <w:t xml:space="preserve">MN </w:t>
      </w:r>
      <w:r>
        <w:rPr>
          <w:lang w:val="en-US"/>
        </w:rPr>
        <w:t xml:space="preserve">RRC should be responsible for configuring SRB(s) as Split SRB(s) e.g., via RRC connection reconfiguration message similarly to </w:t>
      </w:r>
      <w:r>
        <w:t xml:space="preserve">LTE. </w:t>
      </w:r>
      <w:r w:rsidR="004C70AF">
        <w:t xml:space="preserve">For the initial state, </w:t>
      </w:r>
      <w:r w:rsidR="00C92953" w:rsidRPr="00C92953">
        <w:t>RRC connection reconfiguration message can further configure the UL path(s) that the PDCP PDUs are forwarded e.g., to both UL paths (i.e., MCG+SCG) or to a si</w:t>
      </w:r>
      <w:r w:rsidR="00C92953">
        <w:t>ngle UL path (as in LTE Rel-12)</w:t>
      </w:r>
      <w:r>
        <w:rPr>
          <w:lang w:val="en-US"/>
        </w:rPr>
        <w:t>.</w:t>
      </w:r>
    </w:p>
    <w:p w14:paraId="1C72657B" w14:textId="165AF001" w:rsidR="00A469B8" w:rsidRDefault="00B677B6" w:rsidP="00A469B8">
      <w:pPr>
        <w:pStyle w:val="Proposal"/>
        <w:rPr>
          <w:lang w:val="en-US"/>
        </w:rPr>
      </w:pPr>
      <w:r>
        <w:rPr>
          <w:lang w:val="en-US"/>
        </w:rPr>
        <w:t xml:space="preserve">MN </w:t>
      </w:r>
      <w:r w:rsidR="00A469B8">
        <w:rPr>
          <w:lang w:val="en-US"/>
        </w:rPr>
        <w:t xml:space="preserve">RRC should be responsible for configuring SRB(s) as Split SRB(s) e.g., via RRC connection reconfiguration message. </w:t>
      </w:r>
    </w:p>
    <w:p w14:paraId="6BABD422" w14:textId="12489846" w:rsidR="00A469B8" w:rsidRPr="00853795" w:rsidRDefault="004C70AF" w:rsidP="00853795">
      <w:pPr>
        <w:pStyle w:val="Proposal"/>
        <w:rPr>
          <w:lang w:val="en-US"/>
        </w:rPr>
      </w:pPr>
      <w:r>
        <w:rPr>
          <w:lang w:val="en-US"/>
        </w:rPr>
        <w:lastRenderedPageBreak/>
        <w:t xml:space="preserve">For the initial state, </w:t>
      </w:r>
      <w:r w:rsidR="00853795">
        <w:rPr>
          <w:lang w:val="en-US"/>
        </w:rPr>
        <w:t xml:space="preserve">RRC connection reconfiguration message can further configure the UL path(s) that the PDCP PDUs are forwarded </w:t>
      </w:r>
      <w:r w:rsidR="002D24DB">
        <w:rPr>
          <w:lang w:val="en-US"/>
        </w:rPr>
        <w:t xml:space="preserve">to </w:t>
      </w:r>
      <w:r w:rsidR="00853795">
        <w:rPr>
          <w:lang w:val="en-US"/>
        </w:rPr>
        <w:t>e.g., to both UL paths</w:t>
      </w:r>
      <w:r w:rsidR="00853795" w:rsidRPr="00406BCB">
        <w:rPr>
          <w:lang w:val="en-US"/>
        </w:rPr>
        <w:t xml:space="preserve"> (</w:t>
      </w:r>
      <w:r w:rsidR="00853795">
        <w:rPr>
          <w:lang w:val="en-US"/>
        </w:rPr>
        <w:t>i</w:t>
      </w:r>
      <w:r w:rsidR="00853795" w:rsidRPr="00406BCB">
        <w:rPr>
          <w:lang w:val="en-US"/>
        </w:rPr>
        <w:t xml:space="preserve">.e., </w:t>
      </w:r>
      <w:r w:rsidR="00853795">
        <w:rPr>
          <w:lang w:val="en-US"/>
        </w:rPr>
        <w:t>MCG+SCG</w:t>
      </w:r>
      <w:r w:rsidR="00853795" w:rsidRPr="00406BCB">
        <w:rPr>
          <w:lang w:val="en-US"/>
        </w:rPr>
        <w:t>)</w:t>
      </w:r>
      <w:r w:rsidR="00853795">
        <w:rPr>
          <w:lang w:val="en-US"/>
        </w:rPr>
        <w:t xml:space="preserve"> or to a single UL path (as in LTE Rel-12).</w:t>
      </w:r>
    </w:p>
    <w:p w14:paraId="2CCCFDB8" w14:textId="1FED2B69" w:rsidR="00A469B8" w:rsidRDefault="00A469B8" w:rsidP="00361AF5">
      <w:pPr>
        <w:pStyle w:val="BodyText"/>
      </w:pPr>
      <w:bookmarkStart w:id="4" w:name="_Toc478145646"/>
      <w:bookmarkStart w:id="5" w:name="_Toc478147307"/>
      <w:bookmarkStart w:id="6" w:name="_Toc478147600"/>
      <w:bookmarkStart w:id="7" w:name="_Toc478163396"/>
      <w:r>
        <w:t xml:space="preserve">However, non-dynamic selection may not be sufficient when we consider that </w:t>
      </w:r>
      <w:r w:rsidR="002D24DB">
        <w:t xml:space="preserve">the </w:t>
      </w:r>
      <w:r>
        <w:t xml:space="preserve">NR link will be more vulnerable to the changes in radio conditions than LTE due to higher frequency deployments. Therefore, it would be beneficial to also adopt a dynamic link selection mechanism </w:t>
      </w:r>
      <w:r>
        <w:rPr>
          <w:lang w:val="en-US"/>
        </w:rPr>
        <w:t>if the amount of control plane signaling is aimed to be minimized in the uplink and the power allocation to a better link needs to be maximized</w:t>
      </w:r>
      <w:r>
        <w:t>. For this reason, i</w:t>
      </w:r>
      <w:r w:rsidRPr="00E17826">
        <w:rPr>
          <w:iCs/>
        </w:rPr>
        <w:t xml:space="preserve">t </w:t>
      </w:r>
      <w:r>
        <w:rPr>
          <w:iCs/>
        </w:rPr>
        <w:t>was</w:t>
      </w:r>
      <w:r w:rsidRPr="00E17826">
        <w:rPr>
          <w:iCs/>
        </w:rPr>
        <w:t xml:space="preserve"> agreed</w:t>
      </w:r>
      <w:r>
        <w:rPr>
          <w:iCs/>
        </w:rPr>
        <w:t xml:space="preserve"> in RAN2#98</w:t>
      </w:r>
      <w:r w:rsidR="00C92953">
        <w:rPr>
          <w:iCs/>
        </w:rPr>
        <w:t xml:space="preserve"> to reuse MAC CE for the</w:t>
      </w:r>
      <w:r w:rsidRPr="00E17826">
        <w:rPr>
          <w:iCs/>
        </w:rPr>
        <w:t xml:space="preserve"> dynamic reconfiguration of duplication</w:t>
      </w:r>
      <w:r>
        <w:rPr>
          <w:iCs/>
        </w:rPr>
        <w:t xml:space="preserve"> (per DRB/SRB)</w:t>
      </w:r>
      <w:r w:rsidRPr="00E17826">
        <w:rPr>
          <w:iCs/>
        </w:rPr>
        <w:t>.</w:t>
      </w:r>
      <w:r w:rsidR="00361AF5">
        <w:rPr>
          <w:iCs/>
        </w:rPr>
        <w:t xml:space="preserve"> </w:t>
      </w:r>
      <w:r w:rsidR="00361AF5">
        <w:t>I</w:t>
      </w:r>
      <w:r>
        <w:t xml:space="preserve">t was </w:t>
      </w:r>
      <w:r w:rsidR="00361AF5">
        <w:t xml:space="preserve">also </w:t>
      </w:r>
      <w:r>
        <w:t>agreed that n</w:t>
      </w:r>
      <w:r w:rsidRPr="0021332C">
        <w:t>o optimisations or additional interactions between network nodes are</w:t>
      </w:r>
      <w:r>
        <w:t xml:space="preserve"> going to be</w:t>
      </w:r>
      <w:r w:rsidRPr="0021332C">
        <w:t xml:space="preserve"> introduced for this mechanism</w:t>
      </w:r>
      <w:r>
        <w:t xml:space="preserve"> at this stage</w:t>
      </w:r>
      <w:r w:rsidRPr="0021332C">
        <w:t>.</w:t>
      </w:r>
      <w:r>
        <w:t xml:space="preserve"> </w:t>
      </w:r>
      <w:r w:rsidR="00361AF5" w:rsidRPr="00361AF5">
        <w:t xml:space="preserve">As </w:t>
      </w:r>
      <w:r w:rsidR="002D24DB">
        <w:t xml:space="preserve">also </w:t>
      </w:r>
      <w:r w:rsidR="00361AF5" w:rsidRPr="00361AF5">
        <w:t>proposed for the user plane uplink hand</w:t>
      </w:r>
      <w:r w:rsidR="00361AF5">
        <w:t>ling</w:t>
      </w:r>
      <w:r w:rsidR="00E106AF">
        <w:t xml:space="preserve"> in </w:t>
      </w:r>
      <w:r w:rsidR="00E106AF">
        <w:fldChar w:fldCharType="begin"/>
      </w:r>
      <w:r w:rsidR="00E106AF">
        <w:instrText xml:space="preserve"> REF _Ref485305141 \r \h </w:instrText>
      </w:r>
      <w:r w:rsidR="00E106AF">
        <w:fldChar w:fldCharType="separate"/>
      </w:r>
      <w:r w:rsidR="00E106AF">
        <w:t>[4]</w:t>
      </w:r>
      <w:r w:rsidR="00E106AF">
        <w:fldChar w:fldCharType="end"/>
      </w:r>
      <w:r w:rsidR="00361AF5">
        <w:t xml:space="preserve">, </w:t>
      </w:r>
      <w:r w:rsidR="002D24DB">
        <w:t xml:space="preserve">the </w:t>
      </w:r>
      <w:r w:rsidR="00361AF5">
        <w:t xml:space="preserve">MAC CE based solution </w:t>
      </w:r>
      <w:r w:rsidR="002D24DB">
        <w:t xml:space="preserve">could be used </w:t>
      </w:r>
      <w:r w:rsidR="00361AF5">
        <w:t xml:space="preserve">not only </w:t>
      </w:r>
      <w:r w:rsidR="00361AF5" w:rsidRPr="00361AF5">
        <w:t>for</w:t>
      </w:r>
      <w:r w:rsidR="00E106AF">
        <w:t xml:space="preserve"> the (already-agreed)</w:t>
      </w:r>
      <w:r w:rsidR="00361AF5" w:rsidRPr="00361AF5">
        <w:t xml:space="preserve"> dynamic activation/de-activation of duplication</w:t>
      </w:r>
      <w:r w:rsidR="002D24DB">
        <w:t>,</w:t>
      </w:r>
      <w:r w:rsidR="00361AF5" w:rsidRPr="00361AF5">
        <w:t xml:space="preserve"> </w:t>
      </w:r>
      <w:r w:rsidR="00361AF5">
        <w:t>but also for the dynamic</w:t>
      </w:r>
      <w:r w:rsidR="00361AF5" w:rsidRPr="00361AF5">
        <w:t xml:space="preserve"> path selection in case of control plane uplink transmissions</w:t>
      </w:r>
      <w:r w:rsidR="00E106AF">
        <w:t xml:space="preserve"> with Split SRB</w:t>
      </w:r>
      <w:r w:rsidR="00361AF5" w:rsidRPr="00361AF5">
        <w:t>.</w:t>
      </w:r>
      <w:r w:rsidR="00E106AF">
        <w:t xml:space="preserve"> Accordingly, </w:t>
      </w:r>
      <w:r w:rsidR="002D24DB">
        <w:t xml:space="preserve">the </w:t>
      </w:r>
      <w:r w:rsidR="00E106AF">
        <w:t>MAC CE indicates duplication and path selection</w:t>
      </w:r>
      <w:r w:rsidR="00E94DA3">
        <w:t xml:space="preserve"> decisions</w:t>
      </w:r>
      <w:r w:rsidR="00E106AF">
        <w:t xml:space="preserve"> to the UE as discussed in </w:t>
      </w:r>
      <w:r w:rsidR="00E106AF">
        <w:fldChar w:fldCharType="begin"/>
      </w:r>
      <w:r w:rsidR="00E106AF">
        <w:instrText xml:space="preserve"> REF _Ref485305141 \r \h </w:instrText>
      </w:r>
      <w:r w:rsidR="00E106AF">
        <w:fldChar w:fldCharType="separate"/>
      </w:r>
      <w:r w:rsidR="00E106AF">
        <w:t>[4]</w:t>
      </w:r>
      <w:r w:rsidR="00E106AF">
        <w:fldChar w:fldCharType="end"/>
      </w:r>
      <w:r w:rsidR="00E106AF">
        <w:t xml:space="preserve"> and each new indication overrides the</w:t>
      </w:r>
      <w:r w:rsidR="00E106AF" w:rsidRPr="00E106AF">
        <w:t xml:space="preserve"> previous </w:t>
      </w:r>
      <w:r w:rsidR="00E94DA3">
        <w:t>one</w:t>
      </w:r>
      <w:r w:rsidR="00E106AF" w:rsidRPr="00E106AF">
        <w:t>.</w:t>
      </w:r>
    </w:p>
    <w:bookmarkEnd w:id="4"/>
    <w:bookmarkEnd w:id="5"/>
    <w:bookmarkEnd w:id="6"/>
    <w:bookmarkEnd w:id="7"/>
    <w:p w14:paraId="59DC43F2" w14:textId="76BB762F" w:rsidR="00A469B8" w:rsidRPr="0038411D" w:rsidRDefault="00A469B8" w:rsidP="00A469B8">
      <w:pPr>
        <w:pStyle w:val="Proposal"/>
        <w:rPr>
          <w:lang w:val="en-US"/>
        </w:rPr>
      </w:pPr>
      <w:r>
        <w:t xml:space="preserve">MAC CE based solution is used for </w:t>
      </w:r>
      <w:r w:rsidR="00E94DA3">
        <w:t xml:space="preserve">indicating </w:t>
      </w:r>
      <w:r w:rsidR="00361AF5">
        <w:t xml:space="preserve">the </w:t>
      </w:r>
      <w:r>
        <w:t xml:space="preserve">dynamic </w:t>
      </w:r>
      <w:r w:rsidR="004C70AF">
        <w:t>activation/de-activation of duplication</w:t>
      </w:r>
      <w:r w:rsidR="00361AF5">
        <w:t xml:space="preserve"> as well as </w:t>
      </w:r>
      <w:r w:rsidR="00E94DA3">
        <w:t xml:space="preserve">dynamic </w:t>
      </w:r>
      <w:r w:rsidR="00361AF5">
        <w:t>path selection in case of control plane uplink transmissions</w:t>
      </w:r>
      <w:r w:rsidR="00E106AF">
        <w:t xml:space="preserve"> with Split SRB</w:t>
      </w:r>
      <w:r w:rsidR="00E94DA3">
        <w:t xml:space="preserve">; and </w:t>
      </w:r>
      <w:r w:rsidR="00E106AF">
        <w:t>each new</w:t>
      </w:r>
      <w:r w:rsidR="00E94DA3">
        <w:t xml:space="preserve"> MAC CE</w:t>
      </w:r>
      <w:r w:rsidR="00E106AF">
        <w:t xml:space="preserve"> indication overrides the</w:t>
      </w:r>
      <w:r w:rsidR="00E106AF" w:rsidRPr="00E106AF">
        <w:t xml:space="preserve"> previous </w:t>
      </w:r>
      <w:r w:rsidR="00E94DA3">
        <w:t>one</w:t>
      </w:r>
      <w:r w:rsidR="00E106AF" w:rsidRPr="00E106AF">
        <w:t>.</w:t>
      </w:r>
    </w:p>
    <w:p w14:paraId="375294E3" w14:textId="77777777" w:rsidR="00A469B8" w:rsidRPr="008E7A7B" w:rsidRDefault="00A469B8" w:rsidP="00A469B8">
      <w:pPr>
        <w:pStyle w:val="Heading1"/>
        <w:rPr>
          <w:lang w:val="en-US"/>
        </w:rPr>
      </w:pPr>
      <w:bookmarkStart w:id="8" w:name="_Toc461458331"/>
      <w:bookmarkStart w:id="9" w:name="_Toc462928355"/>
      <w:bookmarkStart w:id="10" w:name="_Toc463031761"/>
      <w:bookmarkStart w:id="11" w:name="_Toc469997098"/>
      <w:bookmarkStart w:id="12" w:name="_Toc471511994"/>
      <w:bookmarkStart w:id="13" w:name="_Toc471522471"/>
      <w:bookmarkEnd w:id="8"/>
      <w:bookmarkEnd w:id="9"/>
      <w:bookmarkEnd w:id="10"/>
      <w:bookmarkEnd w:id="11"/>
      <w:bookmarkEnd w:id="12"/>
      <w:bookmarkEnd w:id="13"/>
      <w:r w:rsidRPr="008E7A7B">
        <w:rPr>
          <w:lang w:val="en-US"/>
        </w:rPr>
        <w:t>Conclusion</w:t>
      </w:r>
    </w:p>
    <w:p w14:paraId="7626969D" w14:textId="0D064301" w:rsidR="00A469B8" w:rsidRDefault="00A469B8" w:rsidP="00A469B8">
      <w:pPr>
        <w:pStyle w:val="BodyText"/>
        <w:rPr>
          <w:lang w:val="en-US"/>
        </w:rPr>
      </w:pPr>
      <w:r>
        <w:rPr>
          <w:lang w:val="en-US"/>
        </w:rPr>
        <w:t>In summary, b</w:t>
      </w:r>
      <w:r w:rsidRPr="008E7A7B">
        <w:rPr>
          <w:lang w:val="en-US"/>
        </w:rPr>
        <w:t xml:space="preserve">ased on the discussion in </w:t>
      </w:r>
      <w:r>
        <w:rPr>
          <w:lang w:val="en-US"/>
        </w:rPr>
        <w:t>S</w:t>
      </w:r>
      <w:r w:rsidRPr="008E7A7B">
        <w:rPr>
          <w:lang w:val="en-US"/>
        </w:rPr>
        <w:t xml:space="preserve">ection </w:t>
      </w:r>
      <w:r>
        <w:rPr>
          <w:lang w:val="en-US"/>
        </w:rPr>
        <w:t>2</w:t>
      </w:r>
      <w:r w:rsidRPr="008E7A7B">
        <w:rPr>
          <w:lang w:val="en-US"/>
        </w:rPr>
        <w:t xml:space="preserve"> we have the f</w:t>
      </w:r>
      <w:r>
        <w:rPr>
          <w:lang w:val="en-US"/>
        </w:rPr>
        <w:t>ollowing</w:t>
      </w:r>
      <w:r w:rsidRPr="008E7A7B">
        <w:rPr>
          <w:lang w:val="en-US"/>
        </w:rPr>
        <w:t xml:space="preserve"> proposals:</w:t>
      </w:r>
    </w:p>
    <w:p w14:paraId="5053026E" w14:textId="77777777" w:rsidR="00E106AF" w:rsidRPr="00E106AF" w:rsidRDefault="00E106AF" w:rsidP="00E106AF">
      <w:pPr>
        <w:pStyle w:val="Proposal"/>
        <w:numPr>
          <w:ilvl w:val="0"/>
          <w:numId w:val="28"/>
        </w:numPr>
        <w:tabs>
          <w:tab w:val="clear" w:pos="1304"/>
          <w:tab w:val="clear" w:pos="1701"/>
        </w:tabs>
        <w:ind w:left="1701" w:hanging="1701"/>
        <w:rPr>
          <w:lang w:val="en-US"/>
        </w:rPr>
      </w:pPr>
      <w:r w:rsidRPr="00E106AF">
        <w:rPr>
          <w:lang w:val="en-US"/>
        </w:rPr>
        <w:t xml:space="preserve">MN RRC should be responsible for configuring SRB(s) as Split SRB(s) e.g., via RRC connection reconfiguration message. </w:t>
      </w:r>
    </w:p>
    <w:p w14:paraId="1B9121A3" w14:textId="1BA5BA8B" w:rsidR="00E106AF" w:rsidRPr="00853795" w:rsidRDefault="00E106AF" w:rsidP="00E106AF">
      <w:pPr>
        <w:pStyle w:val="Proposal"/>
        <w:rPr>
          <w:lang w:val="en-US"/>
        </w:rPr>
      </w:pPr>
      <w:r>
        <w:rPr>
          <w:lang w:val="en-US"/>
        </w:rPr>
        <w:t xml:space="preserve">For the initial state, RRC connection reconfiguration message can further configure the UL path(s) that the PDCP PDUs are forwarded </w:t>
      </w:r>
      <w:r w:rsidR="002D24DB">
        <w:rPr>
          <w:lang w:val="en-US"/>
        </w:rPr>
        <w:t xml:space="preserve">to </w:t>
      </w:r>
      <w:r>
        <w:rPr>
          <w:lang w:val="en-US"/>
        </w:rPr>
        <w:t>e.g., to both UL paths</w:t>
      </w:r>
      <w:r w:rsidRPr="00406BCB">
        <w:rPr>
          <w:lang w:val="en-US"/>
        </w:rPr>
        <w:t xml:space="preserve"> (</w:t>
      </w:r>
      <w:r>
        <w:rPr>
          <w:lang w:val="en-US"/>
        </w:rPr>
        <w:t>i</w:t>
      </w:r>
      <w:r w:rsidRPr="00406BCB">
        <w:rPr>
          <w:lang w:val="en-US"/>
        </w:rPr>
        <w:t xml:space="preserve">.e., </w:t>
      </w:r>
      <w:r>
        <w:rPr>
          <w:lang w:val="en-US"/>
        </w:rPr>
        <w:t>MCG+SCG</w:t>
      </w:r>
      <w:r w:rsidRPr="00406BCB">
        <w:rPr>
          <w:lang w:val="en-US"/>
        </w:rPr>
        <w:t>)</w:t>
      </w:r>
      <w:r>
        <w:rPr>
          <w:lang w:val="en-US"/>
        </w:rPr>
        <w:t xml:space="preserve"> or to a single UL path (as in LTE Rel-12).</w:t>
      </w:r>
    </w:p>
    <w:p w14:paraId="63CDBFCF" w14:textId="2462AD7B" w:rsidR="00E106AF" w:rsidRPr="00E94DA3" w:rsidRDefault="00E94DA3" w:rsidP="00E94DA3">
      <w:pPr>
        <w:pStyle w:val="Proposal"/>
        <w:rPr>
          <w:lang w:val="en-US"/>
        </w:rPr>
      </w:pPr>
      <w:r>
        <w:t>MAC CE based solution is used for indicating the dynamic activation/de-activation of duplication as well as dynamic path selection in case of control plane uplink transmissions with Split SRB; and each new MAC CE indication overrides the</w:t>
      </w:r>
      <w:r w:rsidRPr="00E106AF">
        <w:t xml:space="preserve"> previous </w:t>
      </w:r>
      <w:r>
        <w:t>one</w:t>
      </w:r>
      <w:r w:rsidR="00E106AF">
        <w:t>.</w:t>
      </w:r>
    </w:p>
    <w:p w14:paraId="209AD882" w14:textId="674442DC" w:rsidR="00A469B8" w:rsidRPr="00406BCB" w:rsidRDefault="00E106AF" w:rsidP="00E106AF">
      <w:pPr>
        <w:pStyle w:val="Heading1"/>
        <w:rPr>
          <w:lang w:val="en-US"/>
        </w:rPr>
      </w:pPr>
      <w:r w:rsidRPr="00406BCB">
        <w:rPr>
          <w:lang w:val="en-US"/>
        </w:rPr>
        <w:t xml:space="preserve"> </w:t>
      </w:r>
      <w:r w:rsidR="00A469B8" w:rsidRPr="00406BCB">
        <w:rPr>
          <w:lang w:val="en-US"/>
        </w:rPr>
        <w:t>References</w:t>
      </w:r>
    </w:p>
    <w:p w14:paraId="6F70B59C" w14:textId="77777777" w:rsidR="00A469B8" w:rsidRPr="00314D5E" w:rsidRDefault="00A469B8" w:rsidP="00A469B8">
      <w:pPr>
        <w:pStyle w:val="Reference"/>
      </w:pPr>
      <w:bookmarkStart w:id="14" w:name="_Ref458088376"/>
      <w:bookmarkStart w:id="15" w:name="_Ref480977752"/>
      <w:bookmarkStart w:id="16" w:name="_Ref481781285"/>
      <w:bookmarkStart w:id="17" w:name="_Ref481661667"/>
      <w:bookmarkStart w:id="18" w:name="_Ref478044125"/>
      <w:bookmarkStart w:id="19" w:name="_Ref458502731"/>
      <w:bookmarkStart w:id="20" w:name="_Ref450741263"/>
      <w:bookmarkStart w:id="21" w:name="_Ref473905534"/>
      <w:bookmarkEnd w:id="14"/>
      <w:r>
        <w:rPr>
          <w:rStyle w:val="IvDbodytextChar"/>
        </w:rPr>
        <w:t xml:space="preserve">3GPP TR 36.842, Study on Small Cell enhancements for E-UTRA and E-UTRAN; Higher layer </w:t>
      </w:r>
      <w:r w:rsidRPr="00314D5E">
        <w:rPr>
          <w:rStyle w:val="IvDbodytextChar"/>
        </w:rPr>
        <w:t>aspects (Release 12), December 2013.</w:t>
      </w:r>
      <w:bookmarkEnd w:id="15"/>
    </w:p>
    <w:p w14:paraId="51F41F53" w14:textId="77777777" w:rsidR="00A469B8" w:rsidRPr="00314D5E" w:rsidRDefault="00A469B8" w:rsidP="00A469B8">
      <w:pPr>
        <w:pStyle w:val="Reference"/>
      </w:pPr>
      <w:bookmarkStart w:id="22" w:name="_Ref481781474"/>
      <w:r>
        <w:t>R2-1704423, H</w:t>
      </w:r>
      <w:r w:rsidRPr="00BB0F56">
        <w:t>andling of split SRBs in LTE PDCP for LTE-NR interworking</w:t>
      </w:r>
      <w:r>
        <w:t>,</w:t>
      </w:r>
      <w:r w:rsidRPr="00BB0F56">
        <w:t xml:space="preserve"> </w:t>
      </w:r>
      <w:r w:rsidRPr="00314D5E">
        <w:t>Ericsson</w:t>
      </w:r>
      <w:r>
        <w:t>, RAN2#98.</w:t>
      </w:r>
      <w:bookmarkEnd w:id="16"/>
      <w:bookmarkEnd w:id="22"/>
    </w:p>
    <w:p w14:paraId="7B724163" w14:textId="358D6455" w:rsidR="00C61F0A" w:rsidRDefault="00A469B8" w:rsidP="007F2333">
      <w:pPr>
        <w:pStyle w:val="Reference"/>
      </w:pPr>
      <w:bookmarkStart w:id="23" w:name="_Ref481781692"/>
      <w:bookmarkStart w:id="24" w:name="_Ref481781301"/>
      <w:r>
        <w:t>R2-1705098,</w:t>
      </w:r>
      <w:r w:rsidRPr="00BB0F56">
        <w:t xml:space="preserve"> </w:t>
      </w:r>
      <w:r w:rsidRPr="00132D39">
        <w:t>Split SRB: HO command duplication</w:t>
      </w:r>
      <w:r>
        <w:t>,</w:t>
      </w:r>
      <w:r w:rsidRPr="00BB0F56">
        <w:t xml:space="preserve"> </w:t>
      </w:r>
      <w:r w:rsidRPr="00314D5E">
        <w:t>Ericsson</w:t>
      </w:r>
      <w:r>
        <w:t>, RAN2#98.</w:t>
      </w:r>
      <w:bookmarkEnd w:id="17"/>
      <w:bookmarkEnd w:id="18"/>
      <w:bookmarkEnd w:id="19"/>
      <w:bookmarkEnd w:id="20"/>
      <w:bookmarkEnd w:id="21"/>
      <w:bookmarkEnd w:id="23"/>
      <w:bookmarkEnd w:id="24"/>
    </w:p>
    <w:p w14:paraId="0C4EF24A" w14:textId="6A5A34AC" w:rsidR="00E106AF" w:rsidRPr="00E106AF" w:rsidRDefault="00E106AF" w:rsidP="00E106AF">
      <w:pPr>
        <w:pStyle w:val="Reference"/>
        <w:rPr>
          <w:rStyle w:val="IvDbodytextChar"/>
          <w:spacing w:val="0"/>
          <w:lang w:val="en-GB" w:eastAsia="zh-CN"/>
        </w:rPr>
      </w:pPr>
      <w:bookmarkStart w:id="25" w:name="_Ref485305141"/>
      <w:r>
        <w:t>R2-17</w:t>
      </w:r>
      <w:r w:rsidR="002D24DB">
        <w:t>07173</w:t>
      </w:r>
      <w:r>
        <w:t>,</w:t>
      </w:r>
      <w:r w:rsidRPr="00BB0F56">
        <w:t xml:space="preserve"> </w:t>
      </w:r>
      <w:r>
        <w:t>MAC impact of PDCP duplication,</w:t>
      </w:r>
      <w:r w:rsidRPr="00BB0F56">
        <w:t xml:space="preserve"> </w:t>
      </w:r>
      <w:r w:rsidRPr="00314D5E">
        <w:t>Ericsson</w:t>
      </w:r>
      <w:r>
        <w:t>, RAN2</w:t>
      </w:r>
      <w:r w:rsidR="002D24DB">
        <w:t xml:space="preserve"> NR </w:t>
      </w:r>
      <w:r>
        <w:t>AH</w:t>
      </w:r>
      <w:r w:rsidR="002D24DB">
        <w:t>#2</w:t>
      </w:r>
      <w:r>
        <w:t>.</w:t>
      </w:r>
      <w:bookmarkEnd w:id="25"/>
    </w:p>
    <w:sectPr w:rsidR="00E106AF" w:rsidRPr="00E106AF">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D140F" w14:textId="77777777" w:rsidR="00E75378" w:rsidRDefault="00E75378">
      <w:r>
        <w:separator/>
      </w:r>
    </w:p>
  </w:endnote>
  <w:endnote w:type="continuationSeparator" w:id="0">
    <w:p w14:paraId="10F25A9D" w14:textId="77777777" w:rsidR="00E75378" w:rsidRDefault="00E75378">
      <w:r>
        <w:continuationSeparator/>
      </w:r>
    </w:p>
  </w:endnote>
  <w:endnote w:type="continuationNotice" w:id="1">
    <w:p w14:paraId="38E80C07" w14:textId="77777777" w:rsidR="00E75378" w:rsidRDefault="00E75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Meiryo"/>
    <w:panose1 w:val="02010600030101010101"/>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1789B4A0" w:rsidR="0038411D" w:rsidRDefault="003841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0AF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0AF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27D03" w14:textId="77777777" w:rsidR="00E75378" w:rsidRDefault="00E75378">
      <w:r>
        <w:separator/>
      </w:r>
    </w:p>
  </w:footnote>
  <w:footnote w:type="continuationSeparator" w:id="0">
    <w:p w14:paraId="23BBBCAD" w14:textId="77777777" w:rsidR="00E75378" w:rsidRDefault="00E75378">
      <w:r>
        <w:continuationSeparator/>
      </w:r>
    </w:p>
  </w:footnote>
  <w:footnote w:type="continuationNotice" w:id="1">
    <w:p w14:paraId="203C3C04" w14:textId="77777777" w:rsidR="00E75378" w:rsidRDefault="00E753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38411D" w:rsidRDefault="0038411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BFE5E" w14:textId="77777777" w:rsidR="0038411D" w:rsidRDefault="00384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129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D663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4679E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4"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0"/>
  </w:num>
  <w:num w:numId="4">
    <w:abstractNumId w:val="11"/>
  </w:num>
  <w:num w:numId="5">
    <w:abstractNumId w:val="8"/>
  </w:num>
  <w:num w:numId="6">
    <w:abstractNumId w:val="12"/>
  </w:num>
  <w:num w:numId="7">
    <w:abstractNumId w:val="17"/>
  </w:num>
  <w:num w:numId="8">
    <w:abstractNumId w:val="9"/>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
  </w:num>
  <w:num w:numId="13">
    <w:abstractNumId w:val="1"/>
  </w:num>
  <w:num w:numId="14">
    <w:abstractNumId w:val="0"/>
  </w:num>
  <w:num w:numId="15">
    <w:abstractNumId w:val="16"/>
    <w:lvlOverride w:ilvl="0">
      <w:startOverride w:val="1"/>
    </w:lvlOverride>
  </w:num>
  <w:num w:numId="16">
    <w:abstractNumId w:val="10"/>
    <w:lvlOverride w:ilvl="0">
      <w:startOverride w:val="3"/>
    </w:lvlOverride>
  </w:num>
  <w:num w:numId="17">
    <w:abstractNumId w:val="10"/>
    <w:lvlOverride w:ilvl="0">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num>
  <w:num w:numId="20">
    <w:abstractNumId w:val="16"/>
    <w:lvlOverride w:ilvl="0">
      <w:startOverride w:val="1"/>
    </w:lvlOverride>
  </w:num>
  <w:num w:numId="21">
    <w:abstractNumId w:val="13"/>
  </w:num>
  <w:num w:numId="22">
    <w:abstractNumId w:val="5"/>
    <w:lvlOverride w:ilvl="0">
      <w:startOverride w:val="1"/>
    </w:lvlOverride>
    <w:lvlOverride w:ilvl="1"/>
    <w:lvlOverride w:ilvl="2"/>
    <w:lvlOverride w:ilvl="3"/>
    <w:lvlOverride w:ilvl="4"/>
    <w:lvlOverride w:ilvl="5"/>
    <w:lvlOverride w:ilvl="6"/>
    <w:lvlOverride w:ilvl="7"/>
    <w:lvlOverride w:ilvl="8"/>
  </w:num>
  <w:num w:numId="23">
    <w:abstractNumId w:val="6"/>
  </w:num>
  <w:num w:numId="24">
    <w:abstractNumId w:val="4"/>
  </w:num>
  <w:num w:numId="25">
    <w:abstractNumId w:val="10"/>
    <w:lvlOverride w:ilvl="0">
      <w:startOverride w:val="1"/>
    </w:lvlOverride>
  </w:num>
  <w:num w:numId="26">
    <w:abstractNumId w:val="14"/>
  </w:num>
  <w:num w:numId="27">
    <w:abstractNumId w:val="18"/>
  </w:num>
  <w:num w:numId="28">
    <w:abstractNumId w:val="10"/>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5251"/>
    <w:rsid w:val="000059CB"/>
    <w:rsid w:val="0000613D"/>
    <w:rsid w:val="00006446"/>
    <w:rsid w:val="00006896"/>
    <w:rsid w:val="00007CDC"/>
    <w:rsid w:val="00007EC5"/>
    <w:rsid w:val="00011B28"/>
    <w:rsid w:val="00012248"/>
    <w:rsid w:val="00013E1A"/>
    <w:rsid w:val="00015D15"/>
    <w:rsid w:val="00021B40"/>
    <w:rsid w:val="000246F0"/>
    <w:rsid w:val="0002564D"/>
    <w:rsid w:val="00025ECA"/>
    <w:rsid w:val="00026D5D"/>
    <w:rsid w:val="00027939"/>
    <w:rsid w:val="00027BFB"/>
    <w:rsid w:val="00031940"/>
    <w:rsid w:val="000325B8"/>
    <w:rsid w:val="000336B7"/>
    <w:rsid w:val="00034828"/>
    <w:rsid w:val="00034C15"/>
    <w:rsid w:val="00035FA9"/>
    <w:rsid w:val="00036BA1"/>
    <w:rsid w:val="000422E2"/>
    <w:rsid w:val="00042F22"/>
    <w:rsid w:val="000444EF"/>
    <w:rsid w:val="0004531B"/>
    <w:rsid w:val="00052A07"/>
    <w:rsid w:val="000534E3"/>
    <w:rsid w:val="0005606A"/>
    <w:rsid w:val="00057117"/>
    <w:rsid w:val="0006144B"/>
    <w:rsid w:val="000616E7"/>
    <w:rsid w:val="0006487E"/>
    <w:rsid w:val="00065D38"/>
    <w:rsid w:val="00065E1A"/>
    <w:rsid w:val="00066919"/>
    <w:rsid w:val="00070C5E"/>
    <w:rsid w:val="00071F9C"/>
    <w:rsid w:val="000729DE"/>
    <w:rsid w:val="00073E88"/>
    <w:rsid w:val="0007579E"/>
    <w:rsid w:val="00077E5F"/>
    <w:rsid w:val="0008036A"/>
    <w:rsid w:val="00081AE6"/>
    <w:rsid w:val="00082ECE"/>
    <w:rsid w:val="000855EB"/>
    <w:rsid w:val="00085B52"/>
    <w:rsid w:val="000866F2"/>
    <w:rsid w:val="00086B6D"/>
    <w:rsid w:val="0009009F"/>
    <w:rsid w:val="00091023"/>
    <w:rsid w:val="00091557"/>
    <w:rsid w:val="000924C1"/>
    <w:rsid w:val="000924F0"/>
    <w:rsid w:val="000929C4"/>
    <w:rsid w:val="00092F34"/>
    <w:rsid w:val="00093474"/>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D0D07"/>
    <w:rsid w:val="000D1DEF"/>
    <w:rsid w:val="000D43CC"/>
    <w:rsid w:val="000D4797"/>
    <w:rsid w:val="000D4E66"/>
    <w:rsid w:val="000E0527"/>
    <w:rsid w:val="000E1E92"/>
    <w:rsid w:val="000E5B9B"/>
    <w:rsid w:val="000F06D6"/>
    <w:rsid w:val="000F0C92"/>
    <w:rsid w:val="000F0EB1"/>
    <w:rsid w:val="000F1106"/>
    <w:rsid w:val="000F2C12"/>
    <w:rsid w:val="000F2F44"/>
    <w:rsid w:val="000F3BE9"/>
    <w:rsid w:val="000F3F6C"/>
    <w:rsid w:val="000F5D53"/>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24A5"/>
    <w:rsid w:val="00132D39"/>
    <w:rsid w:val="00132FD0"/>
    <w:rsid w:val="001341E8"/>
    <w:rsid w:val="001344C0"/>
    <w:rsid w:val="001346FA"/>
    <w:rsid w:val="00135252"/>
    <w:rsid w:val="00135436"/>
    <w:rsid w:val="00137AB5"/>
    <w:rsid w:val="00137F0B"/>
    <w:rsid w:val="00150D36"/>
    <w:rsid w:val="00151880"/>
    <w:rsid w:val="00151E23"/>
    <w:rsid w:val="001526E0"/>
    <w:rsid w:val="0015361F"/>
    <w:rsid w:val="00154970"/>
    <w:rsid w:val="001551B5"/>
    <w:rsid w:val="00155C3A"/>
    <w:rsid w:val="001643A8"/>
    <w:rsid w:val="001659C1"/>
    <w:rsid w:val="00167727"/>
    <w:rsid w:val="00167798"/>
    <w:rsid w:val="00170177"/>
    <w:rsid w:val="001710D6"/>
    <w:rsid w:val="00173A8E"/>
    <w:rsid w:val="00176106"/>
    <w:rsid w:val="00177795"/>
    <w:rsid w:val="0018143F"/>
    <w:rsid w:val="00183F84"/>
    <w:rsid w:val="0018588A"/>
    <w:rsid w:val="001901FE"/>
    <w:rsid w:val="00190AC1"/>
    <w:rsid w:val="00192432"/>
    <w:rsid w:val="0019341A"/>
    <w:rsid w:val="00193920"/>
    <w:rsid w:val="00197DF9"/>
    <w:rsid w:val="001A1987"/>
    <w:rsid w:val="001A2564"/>
    <w:rsid w:val="001A4F34"/>
    <w:rsid w:val="001A6173"/>
    <w:rsid w:val="001A6CBA"/>
    <w:rsid w:val="001B0D97"/>
    <w:rsid w:val="001B5A5D"/>
    <w:rsid w:val="001C0EBA"/>
    <w:rsid w:val="001C18A6"/>
    <w:rsid w:val="001C1CE5"/>
    <w:rsid w:val="001C3D2A"/>
    <w:rsid w:val="001C6495"/>
    <w:rsid w:val="001D51BA"/>
    <w:rsid w:val="001D6342"/>
    <w:rsid w:val="001D6D53"/>
    <w:rsid w:val="001E1371"/>
    <w:rsid w:val="001E58E2"/>
    <w:rsid w:val="001E7037"/>
    <w:rsid w:val="001E7AED"/>
    <w:rsid w:val="001F07A9"/>
    <w:rsid w:val="001F3916"/>
    <w:rsid w:val="001F54C5"/>
    <w:rsid w:val="001F662C"/>
    <w:rsid w:val="001F7074"/>
    <w:rsid w:val="00200490"/>
    <w:rsid w:val="00201F3A"/>
    <w:rsid w:val="00203F96"/>
    <w:rsid w:val="00204CD9"/>
    <w:rsid w:val="002069B2"/>
    <w:rsid w:val="00206CB8"/>
    <w:rsid w:val="00207FA3"/>
    <w:rsid w:val="0021332C"/>
    <w:rsid w:val="00214DA8"/>
    <w:rsid w:val="00215423"/>
    <w:rsid w:val="002158FA"/>
    <w:rsid w:val="00220600"/>
    <w:rsid w:val="002219D9"/>
    <w:rsid w:val="002224DB"/>
    <w:rsid w:val="00223FCB"/>
    <w:rsid w:val="002252C3"/>
    <w:rsid w:val="00225648"/>
    <w:rsid w:val="00225C54"/>
    <w:rsid w:val="00230765"/>
    <w:rsid w:val="0023189D"/>
    <w:rsid w:val="002319E4"/>
    <w:rsid w:val="00231E13"/>
    <w:rsid w:val="0023495D"/>
    <w:rsid w:val="00235632"/>
    <w:rsid w:val="00235872"/>
    <w:rsid w:val="00241559"/>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83"/>
    <w:rsid w:val="0027144F"/>
    <w:rsid w:val="00271F3A"/>
    <w:rsid w:val="00273278"/>
    <w:rsid w:val="002737F4"/>
    <w:rsid w:val="002805AE"/>
    <w:rsid w:val="002805F5"/>
    <w:rsid w:val="00280751"/>
    <w:rsid w:val="0028102A"/>
    <w:rsid w:val="002825B5"/>
    <w:rsid w:val="0028280A"/>
    <w:rsid w:val="00286ACD"/>
    <w:rsid w:val="002870F6"/>
    <w:rsid w:val="00287838"/>
    <w:rsid w:val="002907B5"/>
    <w:rsid w:val="00292EB7"/>
    <w:rsid w:val="00296227"/>
    <w:rsid w:val="00296F44"/>
    <w:rsid w:val="00297235"/>
    <w:rsid w:val="0029777D"/>
    <w:rsid w:val="002A055E"/>
    <w:rsid w:val="002A1D4E"/>
    <w:rsid w:val="002A2869"/>
    <w:rsid w:val="002A5B83"/>
    <w:rsid w:val="002B24D6"/>
    <w:rsid w:val="002C18BB"/>
    <w:rsid w:val="002C41E6"/>
    <w:rsid w:val="002C535B"/>
    <w:rsid w:val="002C6F52"/>
    <w:rsid w:val="002D071A"/>
    <w:rsid w:val="002D1D2C"/>
    <w:rsid w:val="002D24DB"/>
    <w:rsid w:val="002D2CAF"/>
    <w:rsid w:val="002D34B2"/>
    <w:rsid w:val="002D7637"/>
    <w:rsid w:val="002E0010"/>
    <w:rsid w:val="002E0159"/>
    <w:rsid w:val="002E17F2"/>
    <w:rsid w:val="002E44D0"/>
    <w:rsid w:val="002E7CAE"/>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FD6"/>
    <w:rsid w:val="003143BD"/>
    <w:rsid w:val="00314D5E"/>
    <w:rsid w:val="00315635"/>
    <w:rsid w:val="003178DB"/>
    <w:rsid w:val="003203ED"/>
    <w:rsid w:val="00320DF9"/>
    <w:rsid w:val="00321A15"/>
    <w:rsid w:val="00322AB0"/>
    <w:rsid w:val="00322C9F"/>
    <w:rsid w:val="00324561"/>
    <w:rsid w:val="00324644"/>
    <w:rsid w:val="00324D23"/>
    <w:rsid w:val="00331751"/>
    <w:rsid w:val="00334579"/>
    <w:rsid w:val="00335858"/>
    <w:rsid w:val="00335D45"/>
    <w:rsid w:val="00336BDA"/>
    <w:rsid w:val="003410E4"/>
    <w:rsid w:val="00342BD7"/>
    <w:rsid w:val="00343A07"/>
    <w:rsid w:val="00346333"/>
    <w:rsid w:val="00346DB5"/>
    <w:rsid w:val="003477B1"/>
    <w:rsid w:val="0035482C"/>
    <w:rsid w:val="00357143"/>
    <w:rsid w:val="00357380"/>
    <w:rsid w:val="003602D9"/>
    <w:rsid w:val="003604CE"/>
    <w:rsid w:val="00361AF5"/>
    <w:rsid w:val="00362BB9"/>
    <w:rsid w:val="00370E47"/>
    <w:rsid w:val="00371AAC"/>
    <w:rsid w:val="003742AC"/>
    <w:rsid w:val="00377CE1"/>
    <w:rsid w:val="003814D3"/>
    <w:rsid w:val="0038411D"/>
    <w:rsid w:val="00385BF0"/>
    <w:rsid w:val="003910AA"/>
    <w:rsid w:val="003939FF"/>
    <w:rsid w:val="00393EA1"/>
    <w:rsid w:val="003A076E"/>
    <w:rsid w:val="003A154F"/>
    <w:rsid w:val="003A1AB8"/>
    <w:rsid w:val="003A2223"/>
    <w:rsid w:val="003A2A0F"/>
    <w:rsid w:val="003A2D65"/>
    <w:rsid w:val="003A45A1"/>
    <w:rsid w:val="003A4C20"/>
    <w:rsid w:val="003A5B0A"/>
    <w:rsid w:val="003A6BAC"/>
    <w:rsid w:val="003A7EF3"/>
    <w:rsid w:val="003B159C"/>
    <w:rsid w:val="003B369F"/>
    <w:rsid w:val="003B36A3"/>
    <w:rsid w:val="003B3C3F"/>
    <w:rsid w:val="003B4A97"/>
    <w:rsid w:val="003B7177"/>
    <w:rsid w:val="003B7333"/>
    <w:rsid w:val="003B7FE5"/>
    <w:rsid w:val="003C11C8"/>
    <w:rsid w:val="003C2702"/>
    <w:rsid w:val="003C302A"/>
    <w:rsid w:val="003C3873"/>
    <w:rsid w:val="003C76D0"/>
    <w:rsid w:val="003C7806"/>
    <w:rsid w:val="003C7829"/>
    <w:rsid w:val="003D0488"/>
    <w:rsid w:val="003D109F"/>
    <w:rsid w:val="003D2478"/>
    <w:rsid w:val="003D2B1B"/>
    <w:rsid w:val="003D2D29"/>
    <w:rsid w:val="003D2FC4"/>
    <w:rsid w:val="003D3C45"/>
    <w:rsid w:val="003D43AD"/>
    <w:rsid w:val="003D5096"/>
    <w:rsid w:val="003D5B1F"/>
    <w:rsid w:val="003D5E56"/>
    <w:rsid w:val="003E15FA"/>
    <w:rsid w:val="003E1A76"/>
    <w:rsid w:val="003E55E4"/>
    <w:rsid w:val="003E74E3"/>
    <w:rsid w:val="003E7794"/>
    <w:rsid w:val="003F05C7"/>
    <w:rsid w:val="003F2CD4"/>
    <w:rsid w:val="003F2F8E"/>
    <w:rsid w:val="003F30C4"/>
    <w:rsid w:val="003F66C9"/>
    <w:rsid w:val="003F6BBE"/>
    <w:rsid w:val="004000E8"/>
    <w:rsid w:val="00402119"/>
    <w:rsid w:val="00402E2B"/>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7447"/>
    <w:rsid w:val="004379A6"/>
    <w:rsid w:val="00441A92"/>
    <w:rsid w:val="00441BE2"/>
    <w:rsid w:val="00444F56"/>
    <w:rsid w:val="00446488"/>
    <w:rsid w:val="0045110E"/>
    <w:rsid w:val="00451457"/>
    <w:rsid w:val="004517AA"/>
    <w:rsid w:val="00451DCD"/>
    <w:rsid w:val="00452114"/>
    <w:rsid w:val="00452CAC"/>
    <w:rsid w:val="0045432A"/>
    <w:rsid w:val="004551FB"/>
    <w:rsid w:val="00457565"/>
    <w:rsid w:val="00457B71"/>
    <w:rsid w:val="00462950"/>
    <w:rsid w:val="00465F3A"/>
    <w:rsid w:val="004669E2"/>
    <w:rsid w:val="00470C31"/>
    <w:rsid w:val="004734D0"/>
    <w:rsid w:val="0047534F"/>
    <w:rsid w:val="0047556B"/>
    <w:rsid w:val="00477768"/>
    <w:rsid w:val="0048100B"/>
    <w:rsid w:val="0048388F"/>
    <w:rsid w:val="00486644"/>
    <w:rsid w:val="00487A3E"/>
    <w:rsid w:val="00492BC5"/>
    <w:rsid w:val="004964F1"/>
    <w:rsid w:val="004A16BC"/>
    <w:rsid w:val="004A2B94"/>
    <w:rsid w:val="004A3758"/>
    <w:rsid w:val="004A4096"/>
    <w:rsid w:val="004B277B"/>
    <w:rsid w:val="004B4700"/>
    <w:rsid w:val="004B4BFE"/>
    <w:rsid w:val="004B7C0C"/>
    <w:rsid w:val="004B7E44"/>
    <w:rsid w:val="004C0556"/>
    <w:rsid w:val="004C3898"/>
    <w:rsid w:val="004C4EAA"/>
    <w:rsid w:val="004C70AF"/>
    <w:rsid w:val="004D36B1"/>
    <w:rsid w:val="004D7EBD"/>
    <w:rsid w:val="004E2680"/>
    <w:rsid w:val="004E28F9"/>
    <w:rsid w:val="004E462E"/>
    <w:rsid w:val="004E56DC"/>
    <w:rsid w:val="004E6AA9"/>
    <w:rsid w:val="004E76F4"/>
    <w:rsid w:val="004F01E4"/>
    <w:rsid w:val="004F0B4E"/>
    <w:rsid w:val="004F0B6C"/>
    <w:rsid w:val="004F2078"/>
    <w:rsid w:val="004F4DA3"/>
    <w:rsid w:val="004F572F"/>
    <w:rsid w:val="004F5B62"/>
    <w:rsid w:val="004F6661"/>
    <w:rsid w:val="00504308"/>
    <w:rsid w:val="00505189"/>
    <w:rsid w:val="00506557"/>
    <w:rsid w:val="0050677A"/>
    <w:rsid w:val="005108D8"/>
    <w:rsid w:val="00510BC0"/>
    <w:rsid w:val="005111E2"/>
    <w:rsid w:val="005116F9"/>
    <w:rsid w:val="005117D1"/>
    <w:rsid w:val="0051291E"/>
    <w:rsid w:val="005153A7"/>
    <w:rsid w:val="005154AE"/>
    <w:rsid w:val="00515F41"/>
    <w:rsid w:val="00517113"/>
    <w:rsid w:val="005201AA"/>
    <w:rsid w:val="00520FD3"/>
    <w:rsid w:val="005219CF"/>
    <w:rsid w:val="0052217D"/>
    <w:rsid w:val="00527A30"/>
    <w:rsid w:val="00530213"/>
    <w:rsid w:val="00530BE5"/>
    <w:rsid w:val="00531EC3"/>
    <w:rsid w:val="005346B6"/>
    <w:rsid w:val="00534B59"/>
    <w:rsid w:val="00536759"/>
    <w:rsid w:val="00536BC0"/>
    <w:rsid w:val="00537C62"/>
    <w:rsid w:val="00542239"/>
    <w:rsid w:val="00546970"/>
    <w:rsid w:val="00547DA4"/>
    <w:rsid w:val="00554E19"/>
    <w:rsid w:val="00554F75"/>
    <w:rsid w:val="00555B13"/>
    <w:rsid w:val="0056121F"/>
    <w:rsid w:val="005657D7"/>
    <w:rsid w:val="00572505"/>
    <w:rsid w:val="0057469F"/>
    <w:rsid w:val="0058053B"/>
    <w:rsid w:val="00582809"/>
    <w:rsid w:val="005853E0"/>
    <w:rsid w:val="005866DB"/>
    <w:rsid w:val="0058798C"/>
    <w:rsid w:val="005900FA"/>
    <w:rsid w:val="00591C4A"/>
    <w:rsid w:val="005935A4"/>
    <w:rsid w:val="005948C2"/>
    <w:rsid w:val="005958B0"/>
    <w:rsid w:val="00595DCA"/>
    <w:rsid w:val="0059779B"/>
    <w:rsid w:val="005A209A"/>
    <w:rsid w:val="005A2640"/>
    <w:rsid w:val="005A4993"/>
    <w:rsid w:val="005A54CD"/>
    <w:rsid w:val="005A5DE4"/>
    <w:rsid w:val="005A6006"/>
    <w:rsid w:val="005A662D"/>
    <w:rsid w:val="005B35D7"/>
    <w:rsid w:val="005B392A"/>
    <w:rsid w:val="005B3AA3"/>
    <w:rsid w:val="005B4ED7"/>
    <w:rsid w:val="005B6F83"/>
    <w:rsid w:val="005C630A"/>
    <w:rsid w:val="005C6B8F"/>
    <w:rsid w:val="005C6DDE"/>
    <w:rsid w:val="005C74FB"/>
    <w:rsid w:val="005D1602"/>
    <w:rsid w:val="005E091D"/>
    <w:rsid w:val="005E1345"/>
    <w:rsid w:val="005E385F"/>
    <w:rsid w:val="005E4E8C"/>
    <w:rsid w:val="005E5B81"/>
    <w:rsid w:val="005E6E37"/>
    <w:rsid w:val="005F2CB1"/>
    <w:rsid w:val="005F3025"/>
    <w:rsid w:val="005F618C"/>
    <w:rsid w:val="005F6C0A"/>
    <w:rsid w:val="005F70BD"/>
    <w:rsid w:val="006025A6"/>
    <w:rsid w:val="0060283C"/>
    <w:rsid w:val="006041E7"/>
    <w:rsid w:val="00604F14"/>
    <w:rsid w:val="00611B83"/>
    <w:rsid w:val="00611DBC"/>
    <w:rsid w:val="00613257"/>
    <w:rsid w:val="00615919"/>
    <w:rsid w:val="0061722F"/>
    <w:rsid w:val="00620798"/>
    <w:rsid w:val="00620A71"/>
    <w:rsid w:val="00620D80"/>
    <w:rsid w:val="00621F18"/>
    <w:rsid w:val="006234A6"/>
    <w:rsid w:val="00624D23"/>
    <w:rsid w:val="00624E82"/>
    <w:rsid w:val="00630001"/>
    <w:rsid w:val="006311B3"/>
    <w:rsid w:val="0063284C"/>
    <w:rsid w:val="00635896"/>
    <w:rsid w:val="006361FA"/>
    <w:rsid w:val="00636398"/>
    <w:rsid w:val="006368D3"/>
    <w:rsid w:val="006377EC"/>
    <w:rsid w:val="0064151F"/>
    <w:rsid w:val="00641533"/>
    <w:rsid w:val="0064208D"/>
    <w:rsid w:val="0064284E"/>
    <w:rsid w:val="00643475"/>
    <w:rsid w:val="0064396A"/>
    <w:rsid w:val="0064624E"/>
    <w:rsid w:val="0064746F"/>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92D5E"/>
    <w:rsid w:val="00695FC2"/>
    <w:rsid w:val="00696949"/>
    <w:rsid w:val="00697052"/>
    <w:rsid w:val="006A4260"/>
    <w:rsid w:val="006A4296"/>
    <w:rsid w:val="006A46FB"/>
    <w:rsid w:val="006A5E28"/>
    <w:rsid w:val="006A697B"/>
    <w:rsid w:val="006A7AFF"/>
    <w:rsid w:val="006B044F"/>
    <w:rsid w:val="006B1816"/>
    <w:rsid w:val="006B2099"/>
    <w:rsid w:val="006B43A1"/>
    <w:rsid w:val="006B50CF"/>
    <w:rsid w:val="006B7268"/>
    <w:rsid w:val="006B7B80"/>
    <w:rsid w:val="006C034A"/>
    <w:rsid w:val="006C03B8"/>
    <w:rsid w:val="006C1473"/>
    <w:rsid w:val="006C578E"/>
    <w:rsid w:val="006C5EC9"/>
    <w:rsid w:val="006C6059"/>
    <w:rsid w:val="006C7522"/>
    <w:rsid w:val="006D0E72"/>
    <w:rsid w:val="006D2617"/>
    <w:rsid w:val="006D2F8B"/>
    <w:rsid w:val="006D4B40"/>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880"/>
    <w:rsid w:val="006F341D"/>
    <w:rsid w:val="006F3CDE"/>
    <w:rsid w:val="006F58D4"/>
    <w:rsid w:val="006F6862"/>
    <w:rsid w:val="006F77E6"/>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21593"/>
    <w:rsid w:val="00721A26"/>
    <w:rsid w:val="0072210E"/>
    <w:rsid w:val="00726EA6"/>
    <w:rsid w:val="00727208"/>
    <w:rsid w:val="00727680"/>
    <w:rsid w:val="007307B4"/>
    <w:rsid w:val="007321BC"/>
    <w:rsid w:val="007335DF"/>
    <w:rsid w:val="0073412A"/>
    <w:rsid w:val="007347CD"/>
    <w:rsid w:val="007348B1"/>
    <w:rsid w:val="00734B23"/>
    <w:rsid w:val="007362A6"/>
    <w:rsid w:val="00736D7D"/>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304C"/>
    <w:rsid w:val="00783673"/>
    <w:rsid w:val="00785490"/>
    <w:rsid w:val="007858EF"/>
    <w:rsid w:val="00790E60"/>
    <w:rsid w:val="007925EA"/>
    <w:rsid w:val="00793CD8"/>
    <w:rsid w:val="00794611"/>
    <w:rsid w:val="00795C92"/>
    <w:rsid w:val="00796231"/>
    <w:rsid w:val="007A1CB3"/>
    <w:rsid w:val="007A306F"/>
    <w:rsid w:val="007A43A6"/>
    <w:rsid w:val="007A58A6"/>
    <w:rsid w:val="007B24F4"/>
    <w:rsid w:val="007B2FB2"/>
    <w:rsid w:val="007B3D2D"/>
    <w:rsid w:val="007B3DF0"/>
    <w:rsid w:val="007B50AE"/>
    <w:rsid w:val="007B51DF"/>
    <w:rsid w:val="007B565F"/>
    <w:rsid w:val="007C05DD"/>
    <w:rsid w:val="007C146B"/>
    <w:rsid w:val="007C2EEB"/>
    <w:rsid w:val="007C335A"/>
    <w:rsid w:val="007C3D18"/>
    <w:rsid w:val="007C5F5B"/>
    <w:rsid w:val="007C60BF"/>
    <w:rsid w:val="007C6A07"/>
    <w:rsid w:val="007C75A1"/>
    <w:rsid w:val="007C77A5"/>
    <w:rsid w:val="007D04E5"/>
    <w:rsid w:val="007D3A6A"/>
    <w:rsid w:val="007D5901"/>
    <w:rsid w:val="007D7526"/>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61AF"/>
    <w:rsid w:val="00827D6F"/>
    <w:rsid w:val="0083272D"/>
    <w:rsid w:val="00835D42"/>
    <w:rsid w:val="008376AC"/>
    <w:rsid w:val="008434B7"/>
    <w:rsid w:val="008444E8"/>
    <w:rsid w:val="00844E80"/>
    <w:rsid w:val="00846FE7"/>
    <w:rsid w:val="00847866"/>
    <w:rsid w:val="00850100"/>
    <w:rsid w:val="00850CEC"/>
    <w:rsid w:val="00853795"/>
    <w:rsid w:val="00854554"/>
    <w:rsid w:val="00856911"/>
    <w:rsid w:val="00860AEC"/>
    <w:rsid w:val="008677FD"/>
    <w:rsid w:val="008706D4"/>
    <w:rsid w:val="00870F8A"/>
    <w:rsid w:val="008719A4"/>
    <w:rsid w:val="00871D23"/>
    <w:rsid w:val="008736E3"/>
    <w:rsid w:val="00873E27"/>
    <w:rsid w:val="00874312"/>
    <w:rsid w:val="0087437C"/>
    <w:rsid w:val="00874518"/>
    <w:rsid w:val="00875CD7"/>
    <w:rsid w:val="00876B4D"/>
    <w:rsid w:val="00877F18"/>
    <w:rsid w:val="008865E3"/>
    <w:rsid w:val="00891C27"/>
    <w:rsid w:val="00893FCD"/>
    <w:rsid w:val="00894A88"/>
    <w:rsid w:val="00895386"/>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92A"/>
    <w:rsid w:val="008B7B5C"/>
    <w:rsid w:val="008C0C99"/>
    <w:rsid w:val="008C0D69"/>
    <w:rsid w:val="008C1040"/>
    <w:rsid w:val="008C2017"/>
    <w:rsid w:val="008C2C02"/>
    <w:rsid w:val="008C4958"/>
    <w:rsid w:val="008C4BAA"/>
    <w:rsid w:val="008C5C56"/>
    <w:rsid w:val="008C6AE8"/>
    <w:rsid w:val="008C6D9D"/>
    <w:rsid w:val="008C7573"/>
    <w:rsid w:val="008D34F1"/>
    <w:rsid w:val="008D39D8"/>
    <w:rsid w:val="008D4B2B"/>
    <w:rsid w:val="008D52B8"/>
    <w:rsid w:val="008D538E"/>
    <w:rsid w:val="008D6D1A"/>
    <w:rsid w:val="008E065E"/>
    <w:rsid w:val="008E0927"/>
    <w:rsid w:val="008E1909"/>
    <w:rsid w:val="008E7A7B"/>
    <w:rsid w:val="008F1EAB"/>
    <w:rsid w:val="008F2D90"/>
    <w:rsid w:val="008F33DC"/>
    <w:rsid w:val="008F477F"/>
    <w:rsid w:val="008F7E56"/>
    <w:rsid w:val="00901C31"/>
    <w:rsid w:val="00902350"/>
    <w:rsid w:val="0090336B"/>
    <w:rsid w:val="00903F3B"/>
    <w:rsid w:val="009053AA"/>
    <w:rsid w:val="00906939"/>
    <w:rsid w:val="009069A2"/>
    <w:rsid w:val="00910B7D"/>
    <w:rsid w:val="00911DFB"/>
    <w:rsid w:val="0091244A"/>
    <w:rsid w:val="009139D9"/>
    <w:rsid w:val="00914AD8"/>
    <w:rsid w:val="00916079"/>
    <w:rsid w:val="00917CE9"/>
    <w:rsid w:val="00920BF2"/>
    <w:rsid w:val="00922010"/>
    <w:rsid w:val="009259AC"/>
    <w:rsid w:val="00931BD9"/>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90630"/>
    <w:rsid w:val="00991761"/>
    <w:rsid w:val="00994DCA"/>
    <w:rsid w:val="00995B69"/>
    <w:rsid w:val="009960EC"/>
    <w:rsid w:val="009970DD"/>
    <w:rsid w:val="009A0FBA"/>
    <w:rsid w:val="009A1601"/>
    <w:rsid w:val="009A462D"/>
    <w:rsid w:val="009A5944"/>
    <w:rsid w:val="009A5CBA"/>
    <w:rsid w:val="009A7628"/>
    <w:rsid w:val="009B1F30"/>
    <w:rsid w:val="009B3AC2"/>
    <w:rsid w:val="009B43A2"/>
    <w:rsid w:val="009B4DF4"/>
    <w:rsid w:val="009B564E"/>
    <w:rsid w:val="009B589B"/>
    <w:rsid w:val="009B7E87"/>
    <w:rsid w:val="009C202F"/>
    <w:rsid w:val="009C2CAF"/>
    <w:rsid w:val="009C2F10"/>
    <w:rsid w:val="009C376A"/>
    <w:rsid w:val="009C403E"/>
    <w:rsid w:val="009D4FF0"/>
    <w:rsid w:val="009D703C"/>
    <w:rsid w:val="009D718F"/>
    <w:rsid w:val="009E068F"/>
    <w:rsid w:val="009E14E0"/>
    <w:rsid w:val="009E35DB"/>
    <w:rsid w:val="009E3D33"/>
    <w:rsid w:val="009E47A3"/>
    <w:rsid w:val="009E5399"/>
    <w:rsid w:val="009E6884"/>
    <w:rsid w:val="009F08F3"/>
    <w:rsid w:val="009F344F"/>
    <w:rsid w:val="00A01C15"/>
    <w:rsid w:val="00A048A8"/>
    <w:rsid w:val="00A04F49"/>
    <w:rsid w:val="00A06B24"/>
    <w:rsid w:val="00A13999"/>
    <w:rsid w:val="00A13E54"/>
    <w:rsid w:val="00A17F63"/>
    <w:rsid w:val="00A208E5"/>
    <w:rsid w:val="00A2193B"/>
    <w:rsid w:val="00A22CE5"/>
    <w:rsid w:val="00A2351A"/>
    <w:rsid w:val="00A23E44"/>
    <w:rsid w:val="00A256D3"/>
    <w:rsid w:val="00A264A9"/>
    <w:rsid w:val="00A27785"/>
    <w:rsid w:val="00A30187"/>
    <w:rsid w:val="00A3173F"/>
    <w:rsid w:val="00A3448A"/>
    <w:rsid w:val="00A36297"/>
    <w:rsid w:val="00A41E2B"/>
    <w:rsid w:val="00A44747"/>
    <w:rsid w:val="00A45B74"/>
    <w:rsid w:val="00A469B8"/>
    <w:rsid w:val="00A50465"/>
    <w:rsid w:val="00A51FE9"/>
    <w:rsid w:val="00A52E1D"/>
    <w:rsid w:val="00A60FC0"/>
    <w:rsid w:val="00A61499"/>
    <w:rsid w:val="00A62A77"/>
    <w:rsid w:val="00A63483"/>
    <w:rsid w:val="00A657D7"/>
    <w:rsid w:val="00A660AC"/>
    <w:rsid w:val="00A677C8"/>
    <w:rsid w:val="00A67E6C"/>
    <w:rsid w:val="00A71B99"/>
    <w:rsid w:val="00A739D0"/>
    <w:rsid w:val="00A761D4"/>
    <w:rsid w:val="00A77EC4"/>
    <w:rsid w:val="00A83031"/>
    <w:rsid w:val="00A8332C"/>
    <w:rsid w:val="00A84FE8"/>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F2E"/>
    <w:rsid w:val="00AB487B"/>
    <w:rsid w:val="00AB4AB8"/>
    <w:rsid w:val="00AB5A76"/>
    <w:rsid w:val="00AB655E"/>
    <w:rsid w:val="00AB6F13"/>
    <w:rsid w:val="00AC007F"/>
    <w:rsid w:val="00AC2ECD"/>
    <w:rsid w:val="00AC3119"/>
    <w:rsid w:val="00AC44D9"/>
    <w:rsid w:val="00AC49FB"/>
    <w:rsid w:val="00AC594F"/>
    <w:rsid w:val="00AC5A10"/>
    <w:rsid w:val="00AD0AA3"/>
    <w:rsid w:val="00AD3F94"/>
    <w:rsid w:val="00AD4A5A"/>
    <w:rsid w:val="00AE27AC"/>
    <w:rsid w:val="00AE2B9F"/>
    <w:rsid w:val="00AE40E0"/>
    <w:rsid w:val="00AE4DBA"/>
    <w:rsid w:val="00AE4F07"/>
    <w:rsid w:val="00AF1C5D"/>
    <w:rsid w:val="00AF42D7"/>
    <w:rsid w:val="00AF5CF4"/>
    <w:rsid w:val="00AF6FA9"/>
    <w:rsid w:val="00B006FE"/>
    <w:rsid w:val="00B007CB"/>
    <w:rsid w:val="00B02AA9"/>
    <w:rsid w:val="00B02FA3"/>
    <w:rsid w:val="00B05084"/>
    <w:rsid w:val="00B120EF"/>
    <w:rsid w:val="00B129FA"/>
    <w:rsid w:val="00B157F9"/>
    <w:rsid w:val="00B15FA3"/>
    <w:rsid w:val="00B167F1"/>
    <w:rsid w:val="00B20256"/>
    <w:rsid w:val="00B20D09"/>
    <w:rsid w:val="00B2763F"/>
    <w:rsid w:val="00B2767C"/>
    <w:rsid w:val="00B27AAC"/>
    <w:rsid w:val="00B30929"/>
    <w:rsid w:val="00B372AA"/>
    <w:rsid w:val="00B40445"/>
    <w:rsid w:val="00B41888"/>
    <w:rsid w:val="00B43194"/>
    <w:rsid w:val="00B45A52"/>
    <w:rsid w:val="00B46175"/>
    <w:rsid w:val="00B52971"/>
    <w:rsid w:val="00B57278"/>
    <w:rsid w:val="00B62510"/>
    <w:rsid w:val="00B62AAA"/>
    <w:rsid w:val="00B652C5"/>
    <w:rsid w:val="00B65CF3"/>
    <w:rsid w:val="00B65E91"/>
    <w:rsid w:val="00B664C7"/>
    <w:rsid w:val="00B67396"/>
    <w:rsid w:val="00B677B6"/>
    <w:rsid w:val="00B71ACD"/>
    <w:rsid w:val="00B739F6"/>
    <w:rsid w:val="00B73A48"/>
    <w:rsid w:val="00B81A6C"/>
    <w:rsid w:val="00B84CC6"/>
    <w:rsid w:val="00B85DE5"/>
    <w:rsid w:val="00B8602D"/>
    <w:rsid w:val="00B864D8"/>
    <w:rsid w:val="00B90F73"/>
    <w:rsid w:val="00B93B59"/>
    <w:rsid w:val="00B9406A"/>
    <w:rsid w:val="00B944EE"/>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22EF"/>
    <w:rsid w:val="00BC3053"/>
    <w:rsid w:val="00BC4D2E"/>
    <w:rsid w:val="00BC6E80"/>
    <w:rsid w:val="00BC71C7"/>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63F8"/>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82C"/>
    <w:rsid w:val="00C2514E"/>
    <w:rsid w:val="00C25A39"/>
    <w:rsid w:val="00C279B5"/>
    <w:rsid w:val="00C27C45"/>
    <w:rsid w:val="00C27C5B"/>
    <w:rsid w:val="00C30DB9"/>
    <w:rsid w:val="00C30F56"/>
    <w:rsid w:val="00C30F8F"/>
    <w:rsid w:val="00C323B5"/>
    <w:rsid w:val="00C323D0"/>
    <w:rsid w:val="00C3719D"/>
    <w:rsid w:val="00C42DDA"/>
    <w:rsid w:val="00C50643"/>
    <w:rsid w:val="00C53E02"/>
    <w:rsid w:val="00C54489"/>
    <w:rsid w:val="00C545EB"/>
    <w:rsid w:val="00C54995"/>
    <w:rsid w:val="00C54D41"/>
    <w:rsid w:val="00C60783"/>
    <w:rsid w:val="00C619D8"/>
    <w:rsid w:val="00C61F0A"/>
    <w:rsid w:val="00C63C08"/>
    <w:rsid w:val="00C64672"/>
    <w:rsid w:val="00C70697"/>
    <w:rsid w:val="00C72EF4"/>
    <w:rsid w:val="00C75D2F"/>
    <w:rsid w:val="00C767BE"/>
    <w:rsid w:val="00C76963"/>
    <w:rsid w:val="00C76E3C"/>
    <w:rsid w:val="00C80AF6"/>
    <w:rsid w:val="00C81415"/>
    <w:rsid w:val="00C81568"/>
    <w:rsid w:val="00C9027A"/>
    <w:rsid w:val="00C9068E"/>
    <w:rsid w:val="00C90F6A"/>
    <w:rsid w:val="00C917FE"/>
    <w:rsid w:val="00C92525"/>
    <w:rsid w:val="00C92953"/>
    <w:rsid w:val="00C92BAA"/>
    <w:rsid w:val="00C93C4B"/>
    <w:rsid w:val="00C944AB"/>
    <w:rsid w:val="00C95B40"/>
    <w:rsid w:val="00C97084"/>
    <w:rsid w:val="00CA1ED8"/>
    <w:rsid w:val="00CA33B3"/>
    <w:rsid w:val="00CB024F"/>
    <w:rsid w:val="00CB1F63"/>
    <w:rsid w:val="00CB27BB"/>
    <w:rsid w:val="00CB6B31"/>
    <w:rsid w:val="00CB7170"/>
    <w:rsid w:val="00CC040E"/>
    <w:rsid w:val="00CC111F"/>
    <w:rsid w:val="00CC2011"/>
    <w:rsid w:val="00CC3E11"/>
    <w:rsid w:val="00CC3EA0"/>
    <w:rsid w:val="00CC45DD"/>
    <w:rsid w:val="00CC7B45"/>
    <w:rsid w:val="00CD02AE"/>
    <w:rsid w:val="00CD0CA2"/>
    <w:rsid w:val="00CD1188"/>
    <w:rsid w:val="00CD2EAC"/>
    <w:rsid w:val="00CD2ED1"/>
    <w:rsid w:val="00CD312B"/>
    <w:rsid w:val="00CD337B"/>
    <w:rsid w:val="00CD5522"/>
    <w:rsid w:val="00CD57C4"/>
    <w:rsid w:val="00CE0424"/>
    <w:rsid w:val="00CE3060"/>
    <w:rsid w:val="00CE6DBB"/>
    <w:rsid w:val="00CE6E47"/>
    <w:rsid w:val="00CE7561"/>
    <w:rsid w:val="00CF1354"/>
    <w:rsid w:val="00CF3B1F"/>
    <w:rsid w:val="00CF3BF6"/>
    <w:rsid w:val="00CF625B"/>
    <w:rsid w:val="00CF687E"/>
    <w:rsid w:val="00CF77A9"/>
    <w:rsid w:val="00D00904"/>
    <w:rsid w:val="00D0208B"/>
    <w:rsid w:val="00D0241C"/>
    <w:rsid w:val="00D0349B"/>
    <w:rsid w:val="00D0375D"/>
    <w:rsid w:val="00D04434"/>
    <w:rsid w:val="00D05997"/>
    <w:rsid w:val="00D10249"/>
    <w:rsid w:val="00D115C3"/>
    <w:rsid w:val="00D11897"/>
    <w:rsid w:val="00D13135"/>
    <w:rsid w:val="00D13E4E"/>
    <w:rsid w:val="00D163A3"/>
    <w:rsid w:val="00D16D5F"/>
    <w:rsid w:val="00D21EFD"/>
    <w:rsid w:val="00D239A7"/>
    <w:rsid w:val="00D23F47"/>
    <w:rsid w:val="00D3005B"/>
    <w:rsid w:val="00D36E71"/>
    <w:rsid w:val="00D37D87"/>
    <w:rsid w:val="00D40B33"/>
    <w:rsid w:val="00D4318F"/>
    <w:rsid w:val="00D438BF"/>
    <w:rsid w:val="00D440F8"/>
    <w:rsid w:val="00D471A7"/>
    <w:rsid w:val="00D546FF"/>
    <w:rsid w:val="00D55353"/>
    <w:rsid w:val="00D55AD5"/>
    <w:rsid w:val="00D576CA"/>
    <w:rsid w:val="00D57D56"/>
    <w:rsid w:val="00D60E13"/>
    <w:rsid w:val="00D60F5B"/>
    <w:rsid w:val="00D61AF5"/>
    <w:rsid w:val="00D62CD5"/>
    <w:rsid w:val="00D6435F"/>
    <w:rsid w:val="00D6475D"/>
    <w:rsid w:val="00D652B5"/>
    <w:rsid w:val="00D66155"/>
    <w:rsid w:val="00D667AF"/>
    <w:rsid w:val="00D708B0"/>
    <w:rsid w:val="00D70BF8"/>
    <w:rsid w:val="00D73FD9"/>
    <w:rsid w:val="00D75B6F"/>
    <w:rsid w:val="00D76612"/>
    <w:rsid w:val="00D7756F"/>
    <w:rsid w:val="00D77B1D"/>
    <w:rsid w:val="00D8021F"/>
    <w:rsid w:val="00D80383"/>
    <w:rsid w:val="00D823C6"/>
    <w:rsid w:val="00D86A9A"/>
    <w:rsid w:val="00D86CA3"/>
    <w:rsid w:val="00D871CE"/>
    <w:rsid w:val="00D9196D"/>
    <w:rsid w:val="00D92982"/>
    <w:rsid w:val="00D94DB9"/>
    <w:rsid w:val="00DA0EB8"/>
    <w:rsid w:val="00DA305E"/>
    <w:rsid w:val="00DA5007"/>
    <w:rsid w:val="00DA5417"/>
    <w:rsid w:val="00DA56E8"/>
    <w:rsid w:val="00DA5FEC"/>
    <w:rsid w:val="00DA6F3D"/>
    <w:rsid w:val="00DB0A9F"/>
    <w:rsid w:val="00DB27F5"/>
    <w:rsid w:val="00DB2A5D"/>
    <w:rsid w:val="00DB377D"/>
    <w:rsid w:val="00DC2D36"/>
    <w:rsid w:val="00DC53EF"/>
    <w:rsid w:val="00DE187A"/>
    <w:rsid w:val="00DE5608"/>
    <w:rsid w:val="00DE58D0"/>
    <w:rsid w:val="00DE654F"/>
    <w:rsid w:val="00DF0B6E"/>
    <w:rsid w:val="00DF15E0"/>
    <w:rsid w:val="00DF37A0"/>
    <w:rsid w:val="00E057E6"/>
    <w:rsid w:val="00E06FC3"/>
    <w:rsid w:val="00E106AF"/>
    <w:rsid w:val="00E110E7"/>
    <w:rsid w:val="00E11B20"/>
    <w:rsid w:val="00E17FA2"/>
    <w:rsid w:val="00E209B8"/>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AEF"/>
    <w:rsid w:val="00E50187"/>
    <w:rsid w:val="00E50D95"/>
    <w:rsid w:val="00E53B75"/>
    <w:rsid w:val="00E54B4F"/>
    <w:rsid w:val="00E54E3B"/>
    <w:rsid w:val="00E56A6C"/>
    <w:rsid w:val="00E57565"/>
    <w:rsid w:val="00E620E4"/>
    <w:rsid w:val="00E63838"/>
    <w:rsid w:val="00E64434"/>
    <w:rsid w:val="00E67C51"/>
    <w:rsid w:val="00E72EFC"/>
    <w:rsid w:val="00E731AB"/>
    <w:rsid w:val="00E75378"/>
    <w:rsid w:val="00E758EC"/>
    <w:rsid w:val="00E76D20"/>
    <w:rsid w:val="00E8234C"/>
    <w:rsid w:val="00E828C4"/>
    <w:rsid w:val="00E83AA9"/>
    <w:rsid w:val="00E85658"/>
    <w:rsid w:val="00E85928"/>
    <w:rsid w:val="00E87822"/>
    <w:rsid w:val="00E90395"/>
    <w:rsid w:val="00E90E49"/>
    <w:rsid w:val="00E917F9"/>
    <w:rsid w:val="00E9291C"/>
    <w:rsid w:val="00E93FFE"/>
    <w:rsid w:val="00E94DA3"/>
    <w:rsid w:val="00E94F8A"/>
    <w:rsid w:val="00E964CB"/>
    <w:rsid w:val="00EA095B"/>
    <w:rsid w:val="00EA3535"/>
    <w:rsid w:val="00EA4C6F"/>
    <w:rsid w:val="00EA7A41"/>
    <w:rsid w:val="00EB077B"/>
    <w:rsid w:val="00EB4482"/>
    <w:rsid w:val="00EB4EA2"/>
    <w:rsid w:val="00EC13E8"/>
    <w:rsid w:val="00EC1682"/>
    <w:rsid w:val="00EC1817"/>
    <w:rsid w:val="00EC27C6"/>
    <w:rsid w:val="00EC30CD"/>
    <w:rsid w:val="00EC4207"/>
    <w:rsid w:val="00EC5653"/>
    <w:rsid w:val="00EC57AB"/>
    <w:rsid w:val="00EC60B5"/>
    <w:rsid w:val="00EC6A81"/>
    <w:rsid w:val="00EC7092"/>
    <w:rsid w:val="00EC71CE"/>
    <w:rsid w:val="00ED1006"/>
    <w:rsid w:val="00ED15A8"/>
    <w:rsid w:val="00ED2124"/>
    <w:rsid w:val="00ED440B"/>
    <w:rsid w:val="00ED55AD"/>
    <w:rsid w:val="00EF18FE"/>
    <w:rsid w:val="00EF33CE"/>
    <w:rsid w:val="00EF5787"/>
    <w:rsid w:val="00EF60D0"/>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30828"/>
    <w:rsid w:val="00F313D6"/>
    <w:rsid w:val="00F3353A"/>
    <w:rsid w:val="00F34261"/>
    <w:rsid w:val="00F34704"/>
    <w:rsid w:val="00F34B42"/>
    <w:rsid w:val="00F40F0C"/>
    <w:rsid w:val="00F422A5"/>
    <w:rsid w:val="00F4400A"/>
    <w:rsid w:val="00F44093"/>
    <w:rsid w:val="00F44A55"/>
    <w:rsid w:val="00F47058"/>
    <w:rsid w:val="00F4713B"/>
    <w:rsid w:val="00F4766C"/>
    <w:rsid w:val="00F47965"/>
    <w:rsid w:val="00F507D1"/>
    <w:rsid w:val="00F519CE"/>
    <w:rsid w:val="00F51ADA"/>
    <w:rsid w:val="00F52420"/>
    <w:rsid w:val="00F530B2"/>
    <w:rsid w:val="00F54492"/>
    <w:rsid w:val="00F57E17"/>
    <w:rsid w:val="00F607C5"/>
    <w:rsid w:val="00F60DEA"/>
    <w:rsid w:val="00F6302A"/>
    <w:rsid w:val="00F64C2B"/>
    <w:rsid w:val="00F651BE"/>
    <w:rsid w:val="00F67F53"/>
    <w:rsid w:val="00F703BE"/>
    <w:rsid w:val="00F71F69"/>
    <w:rsid w:val="00F72B72"/>
    <w:rsid w:val="00F74114"/>
    <w:rsid w:val="00F74BB9"/>
    <w:rsid w:val="00F75582"/>
    <w:rsid w:val="00F75A7F"/>
    <w:rsid w:val="00F75BC9"/>
    <w:rsid w:val="00F76EFA"/>
    <w:rsid w:val="00F804BE"/>
    <w:rsid w:val="00F817CE"/>
    <w:rsid w:val="00F8374C"/>
    <w:rsid w:val="00F8456C"/>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C2"/>
    <w:rsid w:val="00FC4AD0"/>
    <w:rsid w:val="00FC4EF7"/>
    <w:rsid w:val="00FC7429"/>
    <w:rsid w:val="00FD07F6"/>
    <w:rsid w:val="00FD1665"/>
    <w:rsid w:val="00FD1EC8"/>
    <w:rsid w:val="00FD3FB3"/>
    <w:rsid w:val="00FD4684"/>
    <w:rsid w:val="00FD47ED"/>
    <w:rsid w:val="00FD5884"/>
    <w:rsid w:val="00FD74DB"/>
    <w:rsid w:val="00FD7660"/>
    <w:rsid w:val="00FE0655"/>
    <w:rsid w:val="00FE2365"/>
    <w:rsid w:val="00FE4C7B"/>
    <w:rsid w:val="00FE4EA3"/>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09CCD9"/>
  <w15:docId w15:val="{7A31D0BA-281A-4B59-B7F9-F2906336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E4269"/>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E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6E426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E426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E4269"/>
    <w:pPr>
      <w:numPr>
        <w:ilvl w:val="3"/>
      </w:numPr>
      <w:outlineLvl w:val="3"/>
    </w:pPr>
    <w:rPr>
      <w:sz w:val="24"/>
      <w:szCs w:val="24"/>
    </w:rPr>
  </w:style>
  <w:style w:type="paragraph" w:styleId="Heading5">
    <w:name w:val="heading 5"/>
    <w:basedOn w:val="Heading4"/>
    <w:next w:val="Normal"/>
    <w:qFormat/>
    <w:rsid w:val="006E4269"/>
    <w:pPr>
      <w:numPr>
        <w:ilvl w:val="4"/>
      </w:numPr>
      <w:outlineLvl w:val="4"/>
    </w:pPr>
    <w:rPr>
      <w:sz w:val="22"/>
      <w:szCs w:val="22"/>
    </w:rPr>
  </w:style>
  <w:style w:type="paragraph" w:styleId="Heading6">
    <w:name w:val="heading 6"/>
    <w:basedOn w:val="Normal"/>
    <w:next w:val="Normal"/>
    <w:qFormat/>
    <w:rsid w:val="006E4269"/>
    <w:pPr>
      <w:keepNext/>
      <w:keepLines/>
      <w:numPr>
        <w:ilvl w:val="5"/>
        <w:numId w:val="1"/>
      </w:numPr>
      <w:spacing w:before="120"/>
      <w:outlineLvl w:val="5"/>
    </w:pPr>
    <w:rPr>
      <w:rFonts w:cs="Arial"/>
    </w:rPr>
  </w:style>
  <w:style w:type="paragraph" w:styleId="Heading7">
    <w:name w:val="heading 7"/>
    <w:basedOn w:val="Normal"/>
    <w:next w:val="Normal"/>
    <w:qFormat/>
    <w:rsid w:val="006E4269"/>
    <w:pPr>
      <w:keepNext/>
      <w:keepLines/>
      <w:numPr>
        <w:ilvl w:val="6"/>
        <w:numId w:val="1"/>
      </w:numPr>
      <w:spacing w:before="120"/>
      <w:outlineLvl w:val="6"/>
    </w:pPr>
    <w:rPr>
      <w:rFonts w:cs="Arial"/>
    </w:rPr>
  </w:style>
  <w:style w:type="paragraph" w:styleId="Heading8">
    <w:name w:val="heading 8"/>
    <w:basedOn w:val="Heading7"/>
    <w:next w:val="Normal"/>
    <w:qFormat/>
    <w:rsid w:val="006E4269"/>
    <w:pPr>
      <w:numPr>
        <w:ilvl w:val="7"/>
      </w:numPr>
      <w:outlineLvl w:val="7"/>
    </w:pPr>
  </w:style>
  <w:style w:type="paragraph" w:styleId="Heading9">
    <w:name w:val="heading 9"/>
    <w:basedOn w:val="Heading8"/>
    <w:next w:val="Normal"/>
    <w:qFormat/>
    <w:rsid w:val="006E42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4269"/>
    <w:pPr>
      <w:spacing w:before="180"/>
      <w:ind w:left="2693" w:hanging="2693"/>
    </w:pPr>
    <w:rPr>
      <w:b w:val="0"/>
      <w:bCs/>
    </w:rPr>
  </w:style>
  <w:style w:type="paragraph" w:styleId="TOC1">
    <w:name w:val="toc 1"/>
    <w:aliases w:val="Observation TOC2"/>
    <w:uiPriority w:val="39"/>
    <w:rsid w:val="006E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E4269"/>
    <w:pPr>
      <w:keepNext/>
      <w:keepLines/>
      <w:spacing w:before="180"/>
      <w:jc w:val="center"/>
    </w:pPr>
  </w:style>
  <w:style w:type="paragraph" w:styleId="Caption">
    <w:name w:val="caption"/>
    <w:basedOn w:val="Normal"/>
    <w:next w:val="Normal"/>
    <w:qFormat/>
    <w:rsid w:val="006E4269"/>
    <w:pPr>
      <w:spacing w:after="240"/>
      <w:jc w:val="center"/>
    </w:pPr>
    <w:rPr>
      <w:b/>
      <w:bCs/>
    </w:rPr>
  </w:style>
  <w:style w:type="paragraph" w:styleId="TOC5">
    <w:name w:val="toc 5"/>
    <w:aliases w:val="Observation TOC"/>
    <w:basedOn w:val="TOC4"/>
    <w:semiHidden/>
    <w:rsid w:val="006E4269"/>
    <w:pPr>
      <w:tabs>
        <w:tab w:val="right" w:pos="1701"/>
      </w:tabs>
      <w:ind w:left="1701" w:hanging="1701"/>
    </w:pPr>
  </w:style>
  <w:style w:type="paragraph" w:styleId="TOC4">
    <w:name w:val="toc 4"/>
    <w:basedOn w:val="TOC3"/>
    <w:semiHidden/>
    <w:rsid w:val="006E4269"/>
    <w:pPr>
      <w:ind w:left="1418" w:hanging="1418"/>
    </w:pPr>
  </w:style>
  <w:style w:type="paragraph" w:styleId="TOC3">
    <w:name w:val="toc 3"/>
    <w:basedOn w:val="TOC2"/>
    <w:semiHidden/>
    <w:rsid w:val="006E4269"/>
    <w:pPr>
      <w:ind w:left="1134" w:hanging="1134"/>
    </w:pPr>
  </w:style>
  <w:style w:type="paragraph" w:styleId="TOC2">
    <w:name w:val="toc 2"/>
    <w:basedOn w:val="TOC1"/>
    <w:semiHidden/>
    <w:rsid w:val="006E4269"/>
    <w:pPr>
      <w:keepNext w:val="0"/>
      <w:spacing w:before="0"/>
      <w:ind w:left="851" w:hanging="851"/>
    </w:pPr>
    <w:rPr>
      <w:szCs w:val="20"/>
    </w:rPr>
  </w:style>
  <w:style w:type="paragraph" w:styleId="Index2">
    <w:name w:val="index 2"/>
    <w:basedOn w:val="Index1"/>
    <w:semiHidden/>
    <w:rsid w:val="006E4269"/>
    <w:pPr>
      <w:ind w:left="284"/>
    </w:pPr>
  </w:style>
  <w:style w:type="paragraph" w:styleId="Index1">
    <w:name w:val="index 1"/>
    <w:basedOn w:val="Normal"/>
    <w:semiHidden/>
    <w:rsid w:val="006E4269"/>
    <w:pPr>
      <w:keepLines/>
      <w:spacing w:after="0"/>
    </w:pPr>
  </w:style>
  <w:style w:type="paragraph" w:styleId="DocumentMap">
    <w:name w:val="Document Map"/>
    <w:basedOn w:val="Normal"/>
    <w:semiHidden/>
    <w:rsid w:val="006E4269"/>
    <w:pPr>
      <w:shd w:val="clear" w:color="auto" w:fill="000080"/>
    </w:pPr>
    <w:rPr>
      <w:rFonts w:ascii="Tahoma" w:hAnsi="Tahoma" w:cs="Tahoma"/>
    </w:rPr>
  </w:style>
  <w:style w:type="paragraph" w:styleId="ListNumber2">
    <w:name w:val="List Number 2"/>
    <w:basedOn w:val="ListNumber"/>
    <w:rsid w:val="006E4269"/>
    <w:pPr>
      <w:ind w:left="851"/>
    </w:pPr>
  </w:style>
  <w:style w:type="paragraph" w:styleId="ListNumber">
    <w:name w:val="List Number"/>
    <w:basedOn w:val="List"/>
    <w:rsid w:val="006E4269"/>
  </w:style>
  <w:style w:type="paragraph" w:styleId="List">
    <w:name w:val="List"/>
    <w:basedOn w:val="Normal"/>
    <w:rsid w:val="006E4269"/>
    <w:pPr>
      <w:ind w:left="568" w:hanging="284"/>
    </w:pPr>
  </w:style>
  <w:style w:type="paragraph" w:styleId="Header">
    <w:name w:val="header"/>
    <w:rsid w:val="006E426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E4269"/>
    <w:rPr>
      <w:b/>
      <w:bCs/>
      <w:position w:val="6"/>
      <w:sz w:val="16"/>
      <w:szCs w:val="16"/>
    </w:rPr>
  </w:style>
  <w:style w:type="paragraph" w:styleId="FootnoteText">
    <w:name w:val="footnote text"/>
    <w:basedOn w:val="Normal"/>
    <w:semiHidden/>
    <w:rsid w:val="006E4269"/>
    <w:pPr>
      <w:keepLines/>
      <w:spacing w:after="0"/>
      <w:ind w:left="454" w:hanging="454"/>
    </w:pPr>
    <w:rPr>
      <w:sz w:val="16"/>
      <w:szCs w:val="16"/>
    </w:rPr>
  </w:style>
  <w:style w:type="paragraph" w:customStyle="1" w:styleId="3GPPHeader">
    <w:name w:val="3GPP_Header"/>
    <w:basedOn w:val="Normal"/>
    <w:rsid w:val="006E4269"/>
    <w:pPr>
      <w:tabs>
        <w:tab w:val="left" w:pos="1701"/>
        <w:tab w:val="right" w:pos="9639"/>
      </w:tabs>
      <w:spacing w:after="240"/>
    </w:pPr>
    <w:rPr>
      <w:b/>
      <w:sz w:val="24"/>
    </w:rPr>
  </w:style>
  <w:style w:type="paragraph" w:styleId="TOC9">
    <w:name w:val="toc 9"/>
    <w:basedOn w:val="TOC8"/>
    <w:semiHidden/>
    <w:rsid w:val="006E4269"/>
    <w:pPr>
      <w:ind w:left="1418" w:hanging="1418"/>
    </w:pPr>
  </w:style>
  <w:style w:type="paragraph" w:styleId="TOC6">
    <w:name w:val="toc 6"/>
    <w:basedOn w:val="TOC5"/>
    <w:next w:val="Normal"/>
    <w:semiHidden/>
    <w:rsid w:val="006E4269"/>
    <w:pPr>
      <w:ind w:left="1985" w:hanging="1985"/>
    </w:pPr>
  </w:style>
  <w:style w:type="paragraph" w:styleId="TOC7">
    <w:name w:val="toc 7"/>
    <w:basedOn w:val="TOC6"/>
    <w:next w:val="Normal"/>
    <w:semiHidden/>
    <w:rsid w:val="006E4269"/>
    <w:pPr>
      <w:ind w:left="2268" w:hanging="2268"/>
    </w:pPr>
  </w:style>
  <w:style w:type="paragraph" w:styleId="ListBullet2">
    <w:name w:val="List Bullet 2"/>
    <w:basedOn w:val="ListBullet"/>
    <w:rsid w:val="006E4269"/>
    <w:pPr>
      <w:numPr>
        <w:numId w:val="6"/>
      </w:numPr>
    </w:pPr>
  </w:style>
  <w:style w:type="paragraph" w:styleId="ListBullet">
    <w:name w:val="List Bullet"/>
    <w:basedOn w:val="BodyText"/>
    <w:rsid w:val="006E4269"/>
    <w:pPr>
      <w:numPr>
        <w:numId w:val="5"/>
      </w:numPr>
    </w:pPr>
  </w:style>
  <w:style w:type="paragraph" w:styleId="ListBullet3">
    <w:name w:val="List Bullet 3"/>
    <w:basedOn w:val="ListBullet2"/>
    <w:rsid w:val="006E4269"/>
    <w:pPr>
      <w:numPr>
        <w:numId w:val="7"/>
      </w:numPr>
    </w:pPr>
  </w:style>
  <w:style w:type="paragraph" w:customStyle="1" w:styleId="EQ">
    <w:name w:val="EQ"/>
    <w:basedOn w:val="Normal"/>
    <w:next w:val="Normal"/>
    <w:rsid w:val="006E4269"/>
    <w:pPr>
      <w:keepLines/>
      <w:tabs>
        <w:tab w:val="center" w:pos="4536"/>
        <w:tab w:val="right" w:pos="9072"/>
      </w:tabs>
      <w:spacing w:after="180"/>
      <w:jc w:val="left"/>
    </w:pPr>
    <w:rPr>
      <w:noProof/>
      <w:lang w:eastAsia="en-US"/>
    </w:rPr>
  </w:style>
  <w:style w:type="paragraph" w:styleId="List2">
    <w:name w:val="List 2"/>
    <w:basedOn w:val="List"/>
    <w:rsid w:val="006E4269"/>
    <w:pPr>
      <w:ind w:left="851"/>
    </w:pPr>
  </w:style>
  <w:style w:type="paragraph" w:styleId="List3">
    <w:name w:val="List 3"/>
    <w:basedOn w:val="List2"/>
    <w:rsid w:val="006E4269"/>
    <w:pPr>
      <w:ind w:left="1135"/>
    </w:pPr>
  </w:style>
  <w:style w:type="paragraph" w:styleId="List4">
    <w:name w:val="List 4"/>
    <w:basedOn w:val="List3"/>
    <w:rsid w:val="006E4269"/>
    <w:pPr>
      <w:ind w:left="1418"/>
    </w:pPr>
  </w:style>
  <w:style w:type="paragraph" w:styleId="List5">
    <w:name w:val="List 5"/>
    <w:basedOn w:val="List4"/>
    <w:rsid w:val="006E4269"/>
    <w:pPr>
      <w:ind w:left="1702"/>
    </w:pPr>
  </w:style>
  <w:style w:type="paragraph" w:customStyle="1" w:styleId="EditorsNote">
    <w:name w:val="Editor's Note"/>
    <w:basedOn w:val="Normal"/>
    <w:rsid w:val="006E4269"/>
    <w:pPr>
      <w:keepLines/>
      <w:spacing w:after="180"/>
      <w:ind w:left="1135" w:hanging="851"/>
      <w:jc w:val="left"/>
    </w:pPr>
    <w:rPr>
      <w:color w:val="FF0000"/>
      <w:lang w:eastAsia="en-US"/>
    </w:rPr>
  </w:style>
  <w:style w:type="paragraph" w:styleId="ListBullet4">
    <w:name w:val="List Bullet 4"/>
    <w:basedOn w:val="ListBullet3"/>
    <w:rsid w:val="006E4269"/>
    <w:pPr>
      <w:numPr>
        <w:numId w:val="8"/>
      </w:numPr>
    </w:pPr>
  </w:style>
  <w:style w:type="paragraph" w:styleId="ListBullet5">
    <w:name w:val="List Bullet 5"/>
    <w:basedOn w:val="ListBullet4"/>
    <w:rsid w:val="006E4269"/>
    <w:pPr>
      <w:numPr>
        <w:numId w:val="4"/>
      </w:numPr>
    </w:pPr>
  </w:style>
  <w:style w:type="paragraph" w:styleId="Footer">
    <w:name w:val="footer"/>
    <w:basedOn w:val="Header"/>
    <w:semiHidden/>
    <w:rsid w:val="006E4269"/>
    <w:pPr>
      <w:jc w:val="center"/>
    </w:pPr>
    <w:rPr>
      <w:i/>
      <w:iCs/>
    </w:rPr>
  </w:style>
  <w:style w:type="paragraph" w:customStyle="1" w:styleId="Reference">
    <w:name w:val="Reference"/>
    <w:basedOn w:val="Normal"/>
    <w:link w:val="ReferenceChar"/>
    <w:rsid w:val="006E4269"/>
    <w:pPr>
      <w:numPr>
        <w:numId w:val="2"/>
      </w:numPr>
    </w:pPr>
  </w:style>
  <w:style w:type="paragraph" w:styleId="BalloonText">
    <w:name w:val="Balloon Text"/>
    <w:basedOn w:val="Normal"/>
    <w:semiHidden/>
    <w:rsid w:val="006E4269"/>
    <w:rPr>
      <w:rFonts w:ascii="Tahoma" w:hAnsi="Tahoma" w:cs="Tahoma"/>
      <w:sz w:val="16"/>
      <w:szCs w:val="16"/>
    </w:rPr>
  </w:style>
  <w:style w:type="character" w:styleId="PageNumber">
    <w:name w:val="page number"/>
    <w:basedOn w:val="DefaultParagraphFont"/>
    <w:semiHidden/>
    <w:rsid w:val="006E4269"/>
  </w:style>
  <w:style w:type="paragraph" w:styleId="BodyText">
    <w:name w:val="Body Text"/>
    <w:basedOn w:val="Normal"/>
    <w:link w:val="BodyTextChar"/>
    <w:rsid w:val="006E4269"/>
  </w:style>
  <w:style w:type="character" w:styleId="Hyperlink">
    <w:name w:val="Hyperlink"/>
    <w:uiPriority w:val="99"/>
    <w:rsid w:val="006E4269"/>
    <w:rPr>
      <w:color w:val="0000FF"/>
      <w:u w:val="single"/>
      <w:lang w:val="en-GB"/>
    </w:rPr>
  </w:style>
  <w:style w:type="character" w:styleId="FollowedHyperlink">
    <w:name w:val="FollowedHyperlink"/>
    <w:semiHidden/>
    <w:rsid w:val="006E4269"/>
    <w:rPr>
      <w:color w:val="FF0000"/>
      <w:u w:val="single"/>
    </w:rPr>
  </w:style>
  <w:style w:type="character" w:styleId="CommentReference">
    <w:name w:val="annotation reference"/>
    <w:semiHidden/>
    <w:rsid w:val="006E4269"/>
    <w:rPr>
      <w:sz w:val="16"/>
      <w:szCs w:val="16"/>
    </w:rPr>
  </w:style>
  <w:style w:type="paragraph" w:styleId="CommentText">
    <w:name w:val="annotation text"/>
    <w:basedOn w:val="Normal"/>
    <w:link w:val="CommentTextChar"/>
    <w:rsid w:val="006E4269"/>
  </w:style>
  <w:style w:type="paragraph" w:styleId="CommentSubject">
    <w:name w:val="annotation subject"/>
    <w:basedOn w:val="CommentText"/>
    <w:next w:val="CommentText"/>
    <w:semiHidden/>
    <w:rsid w:val="006E4269"/>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E4269"/>
    <w:rPr>
      <w:rFonts w:ascii="Arial" w:hAnsi="Arial" w:cs="Arial"/>
      <w:sz w:val="36"/>
      <w:szCs w:val="36"/>
      <w:lang w:eastAsia="zh-CN"/>
    </w:rPr>
  </w:style>
  <w:style w:type="paragraph" w:customStyle="1" w:styleId="B1">
    <w:name w:val="B1"/>
    <w:basedOn w:val="List"/>
    <w:link w:val="B1Zchn"/>
    <w:rsid w:val="006E4269"/>
    <w:pPr>
      <w:spacing w:after="180"/>
      <w:jc w:val="left"/>
    </w:pPr>
    <w:rPr>
      <w:lang w:eastAsia="en-US"/>
    </w:rPr>
  </w:style>
  <w:style w:type="paragraph" w:customStyle="1" w:styleId="B2">
    <w:name w:val="B2"/>
    <w:basedOn w:val="List2"/>
    <w:link w:val="B2Char"/>
    <w:rsid w:val="006E4269"/>
    <w:pPr>
      <w:spacing w:after="180"/>
      <w:jc w:val="left"/>
    </w:pPr>
    <w:rPr>
      <w:lang w:eastAsia="en-US"/>
    </w:rPr>
  </w:style>
  <w:style w:type="paragraph" w:customStyle="1" w:styleId="B3">
    <w:name w:val="B3"/>
    <w:basedOn w:val="List3"/>
    <w:rsid w:val="006E4269"/>
    <w:pPr>
      <w:spacing w:after="180"/>
      <w:jc w:val="left"/>
    </w:pPr>
    <w:rPr>
      <w:lang w:eastAsia="en-US"/>
    </w:rPr>
  </w:style>
  <w:style w:type="paragraph" w:customStyle="1" w:styleId="B4">
    <w:name w:val="B4"/>
    <w:basedOn w:val="List4"/>
    <w:rsid w:val="006E4269"/>
    <w:pPr>
      <w:spacing w:after="180"/>
      <w:jc w:val="left"/>
    </w:pPr>
    <w:rPr>
      <w:lang w:eastAsia="en-US"/>
    </w:rPr>
  </w:style>
  <w:style w:type="paragraph" w:customStyle="1" w:styleId="Proposal">
    <w:name w:val="Proposal"/>
    <w:basedOn w:val="Normal"/>
    <w:rsid w:val="006E4269"/>
    <w:pPr>
      <w:numPr>
        <w:numId w:val="3"/>
      </w:numPr>
      <w:tabs>
        <w:tab w:val="clear" w:pos="1304"/>
        <w:tab w:val="left" w:pos="1701"/>
      </w:tabs>
      <w:ind w:left="1701" w:hanging="1701"/>
    </w:pPr>
    <w:rPr>
      <w:b/>
      <w:bCs/>
    </w:rPr>
  </w:style>
  <w:style w:type="character" w:customStyle="1" w:styleId="BodyTextChar">
    <w:name w:val="Body Text Char"/>
    <w:link w:val="BodyText"/>
    <w:rsid w:val="006E4269"/>
    <w:rPr>
      <w:rFonts w:ascii="Arial" w:hAnsi="Arial"/>
      <w:lang w:eastAsia="zh-CN"/>
    </w:rPr>
  </w:style>
  <w:style w:type="paragraph" w:customStyle="1" w:styleId="B5">
    <w:name w:val="B5"/>
    <w:basedOn w:val="List5"/>
    <w:rsid w:val="006E4269"/>
    <w:pPr>
      <w:spacing w:after="180"/>
      <w:jc w:val="left"/>
    </w:pPr>
    <w:rPr>
      <w:lang w:eastAsia="en-US"/>
    </w:rPr>
  </w:style>
  <w:style w:type="paragraph" w:customStyle="1" w:styleId="EX">
    <w:name w:val="EX"/>
    <w:basedOn w:val="Normal"/>
    <w:rsid w:val="006E4269"/>
    <w:pPr>
      <w:keepLines/>
      <w:spacing w:after="180"/>
      <w:ind w:left="1702" w:hanging="1418"/>
      <w:jc w:val="left"/>
    </w:pPr>
    <w:rPr>
      <w:lang w:eastAsia="en-US"/>
    </w:rPr>
  </w:style>
  <w:style w:type="paragraph" w:customStyle="1" w:styleId="EW">
    <w:name w:val="EW"/>
    <w:basedOn w:val="EX"/>
    <w:rsid w:val="006E4269"/>
    <w:pPr>
      <w:spacing w:after="0"/>
    </w:pPr>
  </w:style>
  <w:style w:type="paragraph" w:customStyle="1" w:styleId="TAL">
    <w:name w:val="TAL"/>
    <w:basedOn w:val="Normal"/>
    <w:rsid w:val="006E4269"/>
    <w:pPr>
      <w:keepNext/>
      <w:keepLines/>
      <w:spacing w:after="0"/>
      <w:jc w:val="left"/>
    </w:pPr>
    <w:rPr>
      <w:sz w:val="18"/>
      <w:lang w:eastAsia="en-US"/>
    </w:rPr>
  </w:style>
  <w:style w:type="paragraph" w:customStyle="1" w:styleId="TAC">
    <w:name w:val="TAC"/>
    <w:basedOn w:val="TAL"/>
    <w:rsid w:val="006E4269"/>
    <w:pPr>
      <w:jc w:val="center"/>
    </w:pPr>
  </w:style>
  <w:style w:type="paragraph" w:customStyle="1" w:styleId="TAH">
    <w:name w:val="TAH"/>
    <w:basedOn w:val="TAC"/>
    <w:rsid w:val="006E4269"/>
    <w:rPr>
      <w:b/>
    </w:rPr>
  </w:style>
  <w:style w:type="paragraph" w:customStyle="1" w:styleId="TAN">
    <w:name w:val="TAN"/>
    <w:basedOn w:val="TAL"/>
    <w:rsid w:val="006E4269"/>
    <w:pPr>
      <w:ind w:left="851" w:hanging="851"/>
    </w:pPr>
  </w:style>
  <w:style w:type="paragraph" w:customStyle="1" w:styleId="TAR">
    <w:name w:val="TAR"/>
    <w:basedOn w:val="TAL"/>
    <w:rsid w:val="006E4269"/>
    <w:pPr>
      <w:jc w:val="right"/>
    </w:pPr>
  </w:style>
  <w:style w:type="paragraph" w:customStyle="1" w:styleId="TH">
    <w:name w:val="TH"/>
    <w:basedOn w:val="Normal"/>
    <w:link w:val="THChar"/>
    <w:rsid w:val="006E4269"/>
    <w:pPr>
      <w:keepNext/>
      <w:keepLines/>
      <w:spacing w:before="60" w:after="180"/>
      <w:jc w:val="center"/>
    </w:pPr>
    <w:rPr>
      <w:b/>
      <w:lang w:eastAsia="en-US"/>
    </w:rPr>
  </w:style>
  <w:style w:type="paragraph" w:customStyle="1" w:styleId="TF">
    <w:name w:val="TF"/>
    <w:aliases w:val="left"/>
    <w:basedOn w:val="TH"/>
    <w:link w:val="TFChar"/>
    <w:rsid w:val="006E4269"/>
    <w:pPr>
      <w:keepNext w:val="0"/>
      <w:spacing w:before="0" w:after="240"/>
    </w:pPr>
  </w:style>
  <w:style w:type="paragraph" w:customStyle="1" w:styleId="TT">
    <w:name w:val="TT"/>
    <w:basedOn w:val="Heading1"/>
    <w:next w:val="Normal"/>
    <w:rsid w:val="006E4269"/>
    <w:pPr>
      <w:numPr>
        <w:numId w:val="0"/>
      </w:numPr>
      <w:ind w:left="1134" w:hanging="1134"/>
      <w:outlineLvl w:val="9"/>
    </w:pPr>
    <w:rPr>
      <w:rFonts w:cs="Times New Roman"/>
      <w:szCs w:val="20"/>
      <w:lang w:eastAsia="en-US"/>
    </w:rPr>
  </w:style>
  <w:style w:type="paragraph" w:customStyle="1" w:styleId="ZA">
    <w:name w:val="ZA"/>
    <w:rsid w:val="006E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E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E426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E4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E4269"/>
  </w:style>
  <w:style w:type="paragraph" w:customStyle="1" w:styleId="ZH">
    <w:name w:val="ZH"/>
    <w:rsid w:val="006E426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E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6E4269"/>
    <w:pPr>
      <w:framePr w:hRule="auto" w:wrap="notBeside" w:y="852"/>
    </w:pPr>
    <w:rPr>
      <w:i w:val="0"/>
      <w:sz w:val="40"/>
    </w:rPr>
  </w:style>
  <w:style w:type="paragraph" w:customStyle="1" w:styleId="ZU">
    <w:name w:val="ZU"/>
    <w:rsid w:val="006E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E4269"/>
    <w:pPr>
      <w:framePr w:wrap="notBeside" w:y="16161"/>
    </w:pPr>
  </w:style>
  <w:style w:type="paragraph" w:customStyle="1" w:styleId="FP">
    <w:name w:val="FP"/>
    <w:basedOn w:val="Normal"/>
    <w:rsid w:val="006E4269"/>
    <w:pPr>
      <w:spacing w:after="0"/>
      <w:jc w:val="left"/>
    </w:pPr>
    <w:rPr>
      <w:lang w:eastAsia="en-US"/>
    </w:rPr>
  </w:style>
  <w:style w:type="paragraph" w:customStyle="1" w:styleId="Observation">
    <w:name w:val="Observation"/>
    <w:basedOn w:val="Proposal"/>
    <w:qFormat/>
    <w:rsid w:val="006E4269"/>
    <w:pPr>
      <w:numPr>
        <w:numId w:val="9"/>
      </w:numPr>
      <w:ind w:left="1701" w:hanging="1701"/>
    </w:pPr>
  </w:style>
  <w:style w:type="paragraph" w:styleId="TableofFigures">
    <w:name w:val="table of figures"/>
    <w:basedOn w:val="Normal"/>
    <w:next w:val="Normal"/>
    <w:uiPriority w:val="99"/>
    <w:rsid w:val="006E4269"/>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325</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5NUHHDQN7SK2-1-176710</_dlc_DocId>
    <_dlc_DocIdUrl xmlns="08b2df90-05d3-4030-90d4-c9feeb4a1cd9">
      <Url>https://ericoll.internal.ericsson.com/sites/star/_layouts/DocIdRedir.aspx?ID=5NUHHDQN7SK2-1-176710</Url>
      <Description>5NUHHDQN7SK2-1-176710</Description>
    </_dlc_DocIdUrl>
  </documentManagement>
</p:properties>
</file>

<file path=customXml/item6.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46382-567B-405C-9FB7-0EAA841C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4DC85-3092-43EE-8EA6-063EB1B5CBCE}">
  <ds:schemaRefs>
    <ds:schemaRef ds:uri="http://schemas.microsoft.com/sharepoint/events"/>
  </ds:schemaRefs>
</ds:datastoreItem>
</file>

<file path=customXml/itemProps3.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4.xml><?xml version="1.0" encoding="utf-8"?>
<ds:datastoreItem xmlns:ds="http://schemas.openxmlformats.org/officeDocument/2006/customXml" ds:itemID="{438B3DDF-07BA-41FB-A911-0BFD9A7A527E}">
  <ds:schemaRefs>
    <ds:schemaRef ds:uri="Microsoft.SharePoint.Taxonomy.ContentTypeSync"/>
  </ds:schemaRefs>
</ds:datastoreItem>
</file>

<file path=customXml/itemProps5.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7.xml><?xml version="1.0" encoding="utf-8"?>
<ds:datastoreItem xmlns:ds="http://schemas.openxmlformats.org/officeDocument/2006/customXml" ds:itemID="{1847B5E0-FB43-4EB1-9EBE-8C0781BD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42</TotalTime>
  <Pages>3</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Split SRB: Remaining issues of initial state, path selection and duplication</dc:title>
  <dc:subject/>
  <dc:creator>Mats Folke</dc:creator>
  <cp:keywords>Ericsson; TDoc; 3GPP</cp:keywords>
  <dc:description/>
  <cp:lastModifiedBy>Oumer Teyeb</cp:lastModifiedBy>
  <cp:revision>26</cp:revision>
  <cp:lastPrinted>2017-06-12T12:27:00Z</cp:lastPrinted>
  <dcterms:created xsi:type="dcterms:W3CDTF">2017-06-01T19:38:00Z</dcterms:created>
  <dcterms:modified xsi:type="dcterms:W3CDTF">2017-06-16T21:26:00Z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325;#GFTE ER WAN APMBB RN Arch. ＆ Protocols|730b5355-c838-4958-b2b0-73ccdff5e088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f5557ef1-28c7-4ed4-84b1-5a8d55ed1cf2</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